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8AC" w:rsidRDefault="00F848AC" w:rsidP="000D6D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F848AC" w:rsidRDefault="00F848AC" w:rsidP="000D6D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F848AC" w:rsidRDefault="00F848AC" w:rsidP="000D6D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F848AC" w:rsidRDefault="00F848AC" w:rsidP="000D6D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F848AC" w:rsidRPr="00FE66FA" w:rsidRDefault="00F848AC" w:rsidP="003F404A">
      <w:pPr>
        <w:jc w:val="center"/>
        <w:rPr>
          <w:rFonts w:ascii="Times New Roman" w:hAnsi="Times New Roman"/>
          <w:sz w:val="28"/>
          <w:szCs w:val="28"/>
        </w:rPr>
      </w:pPr>
      <w:r w:rsidRPr="00FE66FA">
        <w:rPr>
          <w:rFonts w:ascii="Times New Roman" w:hAnsi="Times New Roman"/>
          <w:sz w:val="28"/>
          <w:szCs w:val="28"/>
        </w:rPr>
        <w:t>Муниципальное казённое общеобразовательное учреждение</w:t>
      </w:r>
    </w:p>
    <w:p w:rsidR="00F848AC" w:rsidRPr="00FE66FA" w:rsidRDefault="00F848AC" w:rsidP="003F404A">
      <w:pPr>
        <w:jc w:val="center"/>
        <w:rPr>
          <w:rFonts w:ascii="Times New Roman" w:hAnsi="Times New Roman"/>
          <w:sz w:val="28"/>
          <w:szCs w:val="28"/>
        </w:rPr>
      </w:pPr>
      <w:r w:rsidRPr="00FE66FA">
        <w:rPr>
          <w:rFonts w:ascii="Times New Roman" w:hAnsi="Times New Roman"/>
          <w:sz w:val="28"/>
          <w:szCs w:val="28"/>
        </w:rPr>
        <w:t>«Средняя общеобразовательная школа № 15»</w:t>
      </w:r>
    </w:p>
    <w:p w:rsidR="00F848AC" w:rsidRPr="00FE66FA" w:rsidRDefault="00F848AC" w:rsidP="003F404A">
      <w:pPr>
        <w:jc w:val="center"/>
        <w:rPr>
          <w:rFonts w:ascii="Times New Roman" w:hAnsi="Times New Roman"/>
          <w:sz w:val="28"/>
          <w:szCs w:val="28"/>
        </w:rPr>
      </w:pPr>
    </w:p>
    <w:p w:rsidR="00F848AC" w:rsidRPr="00FE66FA" w:rsidRDefault="00F848AC" w:rsidP="003F404A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530" w:type="dxa"/>
        <w:tblLook w:val="01E0"/>
      </w:tblPr>
      <w:tblGrid>
        <w:gridCol w:w="3216"/>
        <w:gridCol w:w="3576"/>
        <w:gridCol w:w="2856"/>
      </w:tblGrid>
      <w:tr w:rsidR="00F848AC" w:rsidRPr="001D34D8" w:rsidTr="005D515E">
        <w:trPr>
          <w:trHeight w:val="2502"/>
        </w:trPr>
        <w:tc>
          <w:tcPr>
            <w:tcW w:w="3191" w:type="dxa"/>
          </w:tcPr>
          <w:p w:rsidR="00F848AC" w:rsidRPr="001D34D8" w:rsidRDefault="00F848AC" w:rsidP="005D51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D8">
              <w:rPr>
                <w:rFonts w:ascii="Times New Roman" w:hAnsi="Times New Roman"/>
                <w:sz w:val="24"/>
                <w:szCs w:val="24"/>
              </w:rPr>
              <w:t>РАССМОТРЕНО</w:t>
            </w:r>
          </w:p>
          <w:p w:rsidR="00F848AC" w:rsidRPr="001D34D8" w:rsidRDefault="00F848AC" w:rsidP="005D51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D8">
              <w:rPr>
                <w:rFonts w:ascii="Times New Roman" w:hAnsi="Times New Roman"/>
                <w:sz w:val="24"/>
                <w:szCs w:val="24"/>
              </w:rPr>
              <w:t>МО учителей</w:t>
            </w:r>
          </w:p>
          <w:p w:rsidR="00F848AC" w:rsidRPr="001D34D8" w:rsidRDefault="00F848AC" w:rsidP="005D51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D8">
              <w:rPr>
                <w:rFonts w:ascii="Times New Roman" w:hAnsi="Times New Roman"/>
                <w:sz w:val="24"/>
                <w:szCs w:val="24"/>
              </w:rPr>
              <w:t>_____________________</w:t>
            </w:r>
          </w:p>
          <w:p w:rsidR="00F848AC" w:rsidRPr="001D34D8" w:rsidRDefault="00F848AC" w:rsidP="005D51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D8">
              <w:rPr>
                <w:rFonts w:ascii="Times New Roman" w:hAnsi="Times New Roman"/>
                <w:sz w:val="24"/>
                <w:szCs w:val="24"/>
              </w:rPr>
              <w:t>протокол № _ _</w:t>
            </w:r>
          </w:p>
          <w:p w:rsidR="00F848AC" w:rsidRPr="001D34D8" w:rsidRDefault="00F848AC" w:rsidP="005D51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D8">
              <w:rPr>
                <w:rFonts w:ascii="Times New Roman" w:hAnsi="Times New Roman"/>
                <w:sz w:val="24"/>
                <w:szCs w:val="24"/>
              </w:rPr>
              <w:t>от « ___ »_______ 202    г.</w:t>
            </w:r>
          </w:p>
          <w:p w:rsidR="00F848AC" w:rsidRPr="001D34D8" w:rsidRDefault="00F848AC" w:rsidP="005D51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D8">
              <w:rPr>
                <w:rFonts w:ascii="Times New Roman" w:hAnsi="Times New Roman"/>
                <w:sz w:val="24"/>
                <w:szCs w:val="24"/>
              </w:rPr>
              <w:t>Руководитель МО</w:t>
            </w:r>
          </w:p>
          <w:p w:rsidR="00F848AC" w:rsidRPr="001D34D8" w:rsidRDefault="00F848AC" w:rsidP="005D51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D8">
              <w:rPr>
                <w:rFonts w:ascii="Times New Roman" w:hAnsi="Times New Roman"/>
                <w:sz w:val="24"/>
                <w:szCs w:val="24"/>
              </w:rPr>
              <w:t>_________________________</w:t>
            </w:r>
          </w:p>
          <w:p w:rsidR="00F848AC" w:rsidRPr="001D34D8" w:rsidRDefault="00F848AC" w:rsidP="005D51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7" w:type="dxa"/>
          </w:tcPr>
          <w:p w:rsidR="00F848AC" w:rsidRPr="001D34D8" w:rsidRDefault="00F848AC" w:rsidP="005D51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D8"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:rsidR="00F848AC" w:rsidRPr="001D34D8" w:rsidRDefault="00F848AC" w:rsidP="005D51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D8">
              <w:rPr>
                <w:rFonts w:ascii="Times New Roman" w:hAnsi="Times New Roman"/>
                <w:sz w:val="24"/>
                <w:szCs w:val="24"/>
              </w:rPr>
              <w:t>МС прокол № __</w:t>
            </w:r>
          </w:p>
          <w:p w:rsidR="00F848AC" w:rsidRPr="001D34D8" w:rsidRDefault="00F848AC" w:rsidP="005D5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34D8">
              <w:rPr>
                <w:rFonts w:ascii="Times New Roman" w:hAnsi="Times New Roman"/>
                <w:sz w:val="24"/>
                <w:szCs w:val="24"/>
              </w:rPr>
              <w:t xml:space="preserve"> « _ __ »  _________ 202   г.</w:t>
            </w:r>
          </w:p>
          <w:p w:rsidR="00F848AC" w:rsidRPr="001D34D8" w:rsidRDefault="00F848AC" w:rsidP="005D51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D8">
              <w:rPr>
                <w:rFonts w:ascii="Times New Roman" w:hAnsi="Times New Roman"/>
                <w:sz w:val="24"/>
                <w:szCs w:val="24"/>
              </w:rPr>
              <w:t>Заместитель директора  по НМР</w:t>
            </w:r>
          </w:p>
          <w:p w:rsidR="00F848AC" w:rsidRPr="001D34D8" w:rsidRDefault="00F848AC" w:rsidP="005D51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D8">
              <w:rPr>
                <w:rFonts w:ascii="Times New Roman" w:hAnsi="Times New Roman"/>
                <w:sz w:val="24"/>
                <w:szCs w:val="24"/>
              </w:rPr>
              <w:t>Чеверда О.В.</w:t>
            </w:r>
          </w:p>
          <w:p w:rsidR="00F848AC" w:rsidRPr="001D34D8" w:rsidRDefault="00F848AC" w:rsidP="005D51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D8">
              <w:rPr>
                <w:rFonts w:ascii="Times New Roman" w:hAnsi="Times New Roman"/>
                <w:sz w:val="24"/>
                <w:szCs w:val="24"/>
              </w:rPr>
              <w:t>____________________________</w:t>
            </w:r>
          </w:p>
        </w:tc>
        <w:tc>
          <w:tcPr>
            <w:tcW w:w="2833" w:type="dxa"/>
          </w:tcPr>
          <w:p w:rsidR="00F848AC" w:rsidRPr="001D34D8" w:rsidRDefault="00F848AC" w:rsidP="005D51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D8">
              <w:rPr>
                <w:rFonts w:ascii="Times New Roman" w:hAnsi="Times New Roman"/>
                <w:sz w:val="24"/>
                <w:szCs w:val="24"/>
              </w:rPr>
              <w:t>« УТВЕРЖДАЮ»</w:t>
            </w:r>
          </w:p>
          <w:p w:rsidR="00F848AC" w:rsidRPr="001D34D8" w:rsidRDefault="00F848AC" w:rsidP="005D51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D8">
              <w:rPr>
                <w:rFonts w:ascii="Times New Roman" w:hAnsi="Times New Roman"/>
                <w:sz w:val="24"/>
                <w:szCs w:val="24"/>
              </w:rPr>
              <w:t>______________________</w:t>
            </w:r>
          </w:p>
          <w:p w:rsidR="00F848AC" w:rsidRPr="001D34D8" w:rsidRDefault="00F848AC" w:rsidP="005D51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D8">
              <w:rPr>
                <w:rFonts w:ascii="Times New Roman" w:hAnsi="Times New Roman"/>
                <w:sz w:val="24"/>
                <w:szCs w:val="24"/>
              </w:rPr>
              <w:t>Директор МКОУ СОШ № 15</w:t>
            </w:r>
          </w:p>
          <w:p w:rsidR="00F848AC" w:rsidRPr="001D34D8" w:rsidRDefault="00F848AC" w:rsidP="005D51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D8">
              <w:rPr>
                <w:rFonts w:ascii="Times New Roman" w:hAnsi="Times New Roman"/>
                <w:sz w:val="24"/>
                <w:szCs w:val="24"/>
              </w:rPr>
              <w:t>Гридчина Н.В.</w:t>
            </w:r>
          </w:p>
          <w:p w:rsidR="00F848AC" w:rsidRPr="001D34D8" w:rsidRDefault="00F848AC" w:rsidP="005D5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34D8">
              <w:rPr>
                <w:rFonts w:ascii="Times New Roman" w:hAnsi="Times New Roman"/>
                <w:sz w:val="24"/>
                <w:szCs w:val="24"/>
              </w:rPr>
              <w:t xml:space="preserve">Приказ №  ___________   </w:t>
            </w:r>
          </w:p>
          <w:p w:rsidR="00F848AC" w:rsidRPr="001D34D8" w:rsidRDefault="00F848AC" w:rsidP="005D5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34D8">
              <w:rPr>
                <w:rFonts w:ascii="Times New Roman" w:hAnsi="Times New Roman"/>
                <w:sz w:val="24"/>
                <w:szCs w:val="24"/>
              </w:rPr>
              <w:t>от« _  _ »  ______202   г.</w:t>
            </w:r>
          </w:p>
          <w:p w:rsidR="00F848AC" w:rsidRPr="001D34D8" w:rsidRDefault="00F848AC" w:rsidP="005D51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848AC" w:rsidRPr="00FE66FA" w:rsidRDefault="00F848AC" w:rsidP="003F404A">
      <w:pPr>
        <w:shd w:val="clear" w:color="auto" w:fill="FFFFFF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F848AC" w:rsidRPr="00FE66FA" w:rsidRDefault="00F848AC" w:rsidP="003F404A">
      <w:pPr>
        <w:shd w:val="clear" w:color="auto" w:fill="FFFFFF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FE66FA">
        <w:rPr>
          <w:rFonts w:ascii="Times New Roman" w:hAnsi="Times New Roman"/>
          <w:bCs/>
          <w:color w:val="000000"/>
          <w:sz w:val="28"/>
          <w:szCs w:val="28"/>
        </w:rPr>
        <w:t xml:space="preserve">Промежуточная аттестация  </w:t>
      </w:r>
      <w:r w:rsidRPr="00FE66FA">
        <w:rPr>
          <w:rFonts w:ascii="Times New Roman" w:hAnsi="Times New Roman"/>
          <w:bCs/>
          <w:i/>
          <w:color w:val="000000"/>
          <w:sz w:val="28"/>
          <w:szCs w:val="28"/>
        </w:rPr>
        <w:t xml:space="preserve">по </w:t>
      </w:r>
      <w:r>
        <w:rPr>
          <w:rFonts w:ascii="Times New Roman" w:hAnsi="Times New Roman"/>
          <w:bCs/>
          <w:i/>
          <w:color w:val="000000"/>
          <w:sz w:val="28"/>
          <w:szCs w:val="28"/>
        </w:rPr>
        <w:t>окружающему миру</w:t>
      </w:r>
    </w:p>
    <w:p w:rsidR="00F848AC" w:rsidRPr="00FE66FA" w:rsidRDefault="00F848AC" w:rsidP="003F404A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  <w:r w:rsidRPr="00FE66FA">
        <w:rPr>
          <w:rFonts w:ascii="Times New Roman" w:hAnsi="Times New Roman"/>
          <w:bCs/>
          <w:color w:val="000000"/>
          <w:sz w:val="28"/>
          <w:szCs w:val="28"/>
        </w:rPr>
        <w:t>за 20___  -  20___  учебный год</w:t>
      </w:r>
    </w:p>
    <w:p w:rsidR="00F848AC" w:rsidRPr="00FE66FA" w:rsidRDefault="00F848AC" w:rsidP="003F404A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2</w:t>
      </w:r>
      <w:r w:rsidRPr="00FE66FA">
        <w:rPr>
          <w:rFonts w:ascii="Times New Roman" w:hAnsi="Times New Roman"/>
          <w:bCs/>
          <w:i/>
          <w:color w:val="000000"/>
          <w:sz w:val="28"/>
          <w:szCs w:val="28"/>
        </w:rPr>
        <w:t xml:space="preserve"> класс</w:t>
      </w:r>
      <w:r>
        <w:rPr>
          <w:rFonts w:ascii="Times New Roman" w:hAnsi="Times New Roman"/>
          <w:bCs/>
          <w:i/>
          <w:color w:val="000000"/>
          <w:sz w:val="28"/>
          <w:szCs w:val="28"/>
        </w:rPr>
        <w:t>ы</w:t>
      </w:r>
      <w:r w:rsidRPr="00FE66FA">
        <w:rPr>
          <w:rFonts w:ascii="Times New Roman" w:hAnsi="Times New Roman"/>
          <w:bCs/>
          <w:color w:val="000000"/>
          <w:sz w:val="28"/>
          <w:szCs w:val="28"/>
        </w:rPr>
        <w:t xml:space="preserve">  МКОУ СОШ №15</w:t>
      </w:r>
    </w:p>
    <w:p w:rsidR="00F848AC" w:rsidRDefault="00F848AC" w:rsidP="000D6D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F848AC" w:rsidRDefault="00F848AC" w:rsidP="000D6D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F848AC" w:rsidRDefault="00F848AC" w:rsidP="000D6D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F848AC" w:rsidRDefault="00F848AC" w:rsidP="000D6D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F848AC" w:rsidRDefault="00F848AC" w:rsidP="000D6D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F848AC" w:rsidRDefault="00F848AC" w:rsidP="000D6D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F848AC" w:rsidRDefault="00F848AC" w:rsidP="000D6D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F848AC" w:rsidRDefault="00F848AC" w:rsidP="000D6D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F848AC" w:rsidRDefault="00F848AC" w:rsidP="000D6D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F848AC" w:rsidRDefault="00F848AC" w:rsidP="000D6D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848AC" w:rsidRDefault="00F848AC" w:rsidP="000D6D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848AC" w:rsidRDefault="00F848AC" w:rsidP="000D6D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848AC" w:rsidRDefault="00F848AC" w:rsidP="000D6D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848AC" w:rsidRDefault="00F848AC" w:rsidP="000D6D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848AC" w:rsidRDefault="00F848AC" w:rsidP="000D6D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848AC" w:rsidRDefault="00F848AC" w:rsidP="000D6D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848AC" w:rsidRDefault="00F848AC" w:rsidP="000D6D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848AC" w:rsidRDefault="00F848AC" w:rsidP="000D6D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848AC" w:rsidRDefault="00F848AC" w:rsidP="000D6D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848AC" w:rsidRDefault="00F848AC" w:rsidP="000D6D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848AC" w:rsidRDefault="00F848AC" w:rsidP="000D6D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848AC" w:rsidRDefault="00F848AC" w:rsidP="000D6D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848AC" w:rsidRDefault="00F848AC" w:rsidP="000D6D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848AC" w:rsidRDefault="00F848AC" w:rsidP="000D6D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848AC" w:rsidRPr="00EB27B7" w:rsidRDefault="00F848AC" w:rsidP="00F6680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</w:t>
      </w:r>
      <w:r w:rsidRPr="00EB27B7">
        <w:rPr>
          <w:rFonts w:ascii="Times New Roman" w:hAnsi="Times New Roman"/>
          <w:b/>
          <w:color w:val="000000"/>
          <w:sz w:val="28"/>
          <w:szCs w:val="28"/>
        </w:rPr>
        <w:t>ромежуточная аттестация</w:t>
      </w:r>
    </w:p>
    <w:p w:rsidR="00F848AC" w:rsidRPr="00EB27B7" w:rsidRDefault="00F848AC" w:rsidP="00F6680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окружающему миру </w:t>
      </w:r>
      <w:r w:rsidRPr="00EB27B7">
        <w:rPr>
          <w:rFonts w:ascii="Times New Roman" w:hAnsi="Times New Roman"/>
          <w:b/>
          <w:color w:val="000000"/>
          <w:sz w:val="28"/>
          <w:szCs w:val="28"/>
        </w:rPr>
        <w:t>за 2 класс</w:t>
      </w:r>
    </w:p>
    <w:p w:rsidR="00F848AC" w:rsidRPr="00EB27B7" w:rsidRDefault="00F848AC" w:rsidP="00F66803">
      <w:pPr>
        <w:pStyle w:val="NormalWeb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7"/>
          <w:szCs w:val="27"/>
          <w:u w:val="single"/>
        </w:rPr>
      </w:pPr>
      <w:r w:rsidRPr="00F66803">
        <w:rPr>
          <w:b/>
          <w:bCs/>
          <w:color w:val="000000"/>
          <w:sz w:val="28"/>
          <w:szCs w:val="28"/>
        </w:rPr>
        <w:t>Фамилия, имя учащегося</w:t>
      </w:r>
      <w:r w:rsidRPr="00E176E3">
        <w:rPr>
          <w:b/>
          <w:bCs/>
          <w:color w:val="000000"/>
          <w:sz w:val="27"/>
          <w:szCs w:val="27"/>
        </w:rPr>
        <w:t xml:space="preserve"> </w:t>
      </w:r>
      <w:r w:rsidRPr="00EB27B7">
        <w:rPr>
          <w:b/>
          <w:bCs/>
          <w:color w:val="000000"/>
          <w:sz w:val="27"/>
          <w:szCs w:val="27"/>
          <w:u w:val="single"/>
        </w:rPr>
        <w:t>________________________________________           __</w:t>
      </w:r>
    </w:p>
    <w:p w:rsidR="00F848AC" w:rsidRDefault="00F848AC" w:rsidP="00F6680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848AC" w:rsidRPr="00EB27B7" w:rsidRDefault="00F848AC" w:rsidP="00F6680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B27B7">
        <w:rPr>
          <w:rFonts w:ascii="Times New Roman" w:hAnsi="Times New Roman"/>
          <w:b/>
          <w:color w:val="000000"/>
          <w:sz w:val="28"/>
          <w:szCs w:val="28"/>
        </w:rPr>
        <w:t xml:space="preserve">1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– </w:t>
      </w:r>
      <w:r w:rsidRPr="00EB27B7">
        <w:rPr>
          <w:rFonts w:ascii="Times New Roman" w:hAnsi="Times New Roman"/>
          <w:b/>
          <w:color w:val="000000"/>
          <w:sz w:val="28"/>
          <w:szCs w:val="28"/>
        </w:rPr>
        <w:t>вариант</w:t>
      </w:r>
      <w:r>
        <w:rPr>
          <w:rFonts w:ascii="Times New Roman" w:hAnsi="Times New Roman"/>
          <w:b/>
          <w:color w:val="000000"/>
          <w:sz w:val="28"/>
          <w:szCs w:val="28"/>
        </w:rPr>
        <w:t>.</w:t>
      </w:r>
    </w:p>
    <w:p w:rsidR="00F848AC" w:rsidRPr="0060475B" w:rsidRDefault="00F848AC" w:rsidP="00F6680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848AC" w:rsidRPr="006F5B02" w:rsidRDefault="00F848AC" w:rsidP="00FD6E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848AC" w:rsidRPr="006F5B02" w:rsidRDefault="00F848AC" w:rsidP="00FD6E62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F5B02">
        <w:rPr>
          <w:rFonts w:ascii="Times New Roman" w:hAnsi="Times New Roman"/>
          <w:b/>
          <w:sz w:val="24"/>
          <w:szCs w:val="24"/>
        </w:rPr>
        <w:t>К живой природе относятся: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А) растения, камни, реки, человек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 xml:space="preserve">Б) растения, грибы, животные, человек 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В) солнце, звезды, воздух, вода, камни.</w:t>
      </w:r>
    </w:p>
    <w:p w:rsidR="00F848AC" w:rsidRDefault="00F848AC" w:rsidP="00FD6E6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848AC" w:rsidRPr="006F5B02" w:rsidRDefault="00F848AC" w:rsidP="00FD6E62">
      <w:pPr>
        <w:spacing w:after="0" w:line="240" w:lineRule="auto"/>
        <w:ind w:firstLine="28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  </w:t>
      </w:r>
      <w:r w:rsidRPr="006F5B02">
        <w:rPr>
          <w:rFonts w:ascii="Times New Roman" w:hAnsi="Times New Roman"/>
          <w:b/>
          <w:sz w:val="24"/>
          <w:szCs w:val="24"/>
        </w:rPr>
        <w:t>К неживой природе относятся: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А) солнце, Луна, звезды, растения.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Б) растения, животные, человек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В) дождь, камни, песок, облака.</w:t>
      </w:r>
    </w:p>
    <w:p w:rsidR="00F848AC" w:rsidRDefault="00F848AC" w:rsidP="00FD6E62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</w:p>
    <w:p w:rsidR="00F848AC" w:rsidRPr="006F5B02" w:rsidRDefault="00F848AC" w:rsidP="00FD6E62">
      <w:pPr>
        <w:spacing w:after="0" w:line="240" w:lineRule="auto"/>
        <w:ind w:firstLine="284"/>
        <w:rPr>
          <w:rFonts w:ascii="Times New Roman" w:hAnsi="Times New Roman"/>
          <w:b/>
          <w:sz w:val="24"/>
          <w:szCs w:val="24"/>
        </w:rPr>
      </w:pPr>
      <w:r w:rsidRPr="006F5B02">
        <w:rPr>
          <w:rFonts w:ascii="Times New Roman" w:hAnsi="Times New Roman"/>
          <w:b/>
          <w:sz w:val="24"/>
          <w:szCs w:val="24"/>
        </w:rPr>
        <w:t>3.Установи соответствие при помощи линий</w:t>
      </w:r>
    </w:p>
    <w:p w:rsidR="00F848AC" w:rsidRPr="006F5B02" w:rsidRDefault="00F848AC" w:rsidP="00FD6E62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 xml:space="preserve">     глаз                          орган вкуса</w:t>
      </w:r>
    </w:p>
    <w:p w:rsidR="00F848AC" w:rsidRPr="006F5B02" w:rsidRDefault="00F848AC" w:rsidP="00FD6E62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 xml:space="preserve">     нос                           орган слуха  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 xml:space="preserve">           ухо                           орган зрения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 xml:space="preserve">           кожа                        орган обоняния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 xml:space="preserve">           язык                         орган осязания</w:t>
      </w:r>
    </w:p>
    <w:p w:rsidR="00F848AC" w:rsidRDefault="00F848AC" w:rsidP="00FD6E62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</w:p>
    <w:p w:rsidR="00F848AC" w:rsidRPr="006F5B02" w:rsidRDefault="00F848AC" w:rsidP="00FD6E62">
      <w:pPr>
        <w:spacing w:after="0" w:line="240" w:lineRule="auto"/>
        <w:ind w:firstLine="284"/>
        <w:rPr>
          <w:rFonts w:ascii="Times New Roman" w:hAnsi="Times New Roman"/>
          <w:b/>
          <w:sz w:val="24"/>
          <w:szCs w:val="24"/>
        </w:rPr>
      </w:pPr>
      <w:r w:rsidRPr="006F5B02">
        <w:rPr>
          <w:rFonts w:ascii="Times New Roman" w:hAnsi="Times New Roman"/>
          <w:b/>
          <w:sz w:val="24"/>
          <w:szCs w:val="24"/>
        </w:rPr>
        <w:t>4. Отметь название нашей страны: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А) Владимир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Б) Москва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В) Россия</w:t>
      </w:r>
    </w:p>
    <w:p w:rsidR="00F848AC" w:rsidRDefault="00F848AC" w:rsidP="00FD6E62">
      <w:pPr>
        <w:tabs>
          <w:tab w:val="left" w:pos="229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848AC" w:rsidRPr="006F5B02" w:rsidRDefault="00F848AC" w:rsidP="00FD6E62">
      <w:pPr>
        <w:tabs>
          <w:tab w:val="left" w:pos="2295"/>
        </w:tabs>
        <w:spacing w:after="0" w:line="240" w:lineRule="auto"/>
        <w:ind w:firstLine="284"/>
        <w:rPr>
          <w:rFonts w:ascii="Times New Roman" w:hAnsi="Times New Roman"/>
          <w:b/>
          <w:sz w:val="24"/>
          <w:szCs w:val="24"/>
        </w:rPr>
      </w:pPr>
      <w:r w:rsidRPr="006F5B02">
        <w:rPr>
          <w:rFonts w:ascii="Times New Roman" w:hAnsi="Times New Roman"/>
          <w:b/>
          <w:sz w:val="24"/>
          <w:szCs w:val="24"/>
        </w:rPr>
        <w:t>5. Отметь, что такое Конституция.</w:t>
      </w:r>
    </w:p>
    <w:p w:rsidR="00F848AC" w:rsidRPr="006F5B02" w:rsidRDefault="00F848AC" w:rsidP="00FD6E62">
      <w:pPr>
        <w:tabs>
          <w:tab w:val="left" w:pos="229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А) главный закон государства</w:t>
      </w:r>
    </w:p>
    <w:p w:rsidR="00F848AC" w:rsidRPr="006F5B02" w:rsidRDefault="00F848AC" w:rsidP="00FD6E62">
      <w:pPr>
        <w:tabs>
          <w:tab w:val="left" w:pos="229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Б) Главный закон Земли</w:t>
      </w:r>
    </w:p>
    <w:p w:rsidR="00F848AC" w:rsidRPr="006F5B02" w:rsidRDefault="00F848AC" w:rsidP="00FD6E62">
      <w:pPr>
        <w:tabs>
          <w:tab w:val="left" w:pos="229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В) Правила  поведения в школе</w:t>
      </w:r>
    </w:p>
    <w:p w:rsidR="00F848AC" w:rsidRDefault="00F848AC" w:rsidP="00FD6E62">
      <w:pPr>
        <w:tabs>
          <w:tab w:val="left" w:pos="229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848AC" w:rsidRPr="006F5B02" w:rsidRDefault="00F848AC" w:rsidP="00FD6E62">
      <w:pPr>
        <w:tabs>
          <w:tab w:val="left" w:pos="2295"/>
        </w:tabs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b/>
          <w:sz w:val="24"/>
          <w:szCs w:val="24"/>
        </w:rPr>
        <w:t>6. Нарисуй флаг России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pict>
          <v:rect id="_x0000_s1026" style="position:absolute;margin-left:12.7pt;margin-top:1.45pt;width:105.2pt;height:19.9pt;z-index:251658240"/>
        </w:pict>
      </w:r>
      <w:r w:rsidRPr="006F5B02">
        <w:rPr>
          <w:rFonts w:ascii="Times New Roman" w:hAnsi="Times New Roman"/>
          <w:sz w:val="24"/>
          <w:szCs w:val="24"/>
        </w:rPr>
        <w:t xml:space="preserve"> </w:t>
      </w:r>
    </w:p>
    <w:p w:rsidR="00F848AC" w:rsidRDefault="00F848AC" w:rsidP="00FD6E6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ru-RU"/>
        </w:rPr>
        <w:pict>
          <v:rect id="_x0000_s1027" style="position:absolute;margin-left:12.7pt;margin-top:7.55pt;width:105.2pt;height:19.9pt;z-index:251668480"/>
        </w:pict>
      </w:r>
    </w:p>
    <w:p w:rsidR="00F848AC" w:rsidRDefault="00F848AC" w:rsidP="00FD6E62">
      <w:pPr>
        <w:spacing w:after="0" w:line="240" w:lineRule="auto"/>
        <w:ind w:firstLine="284"/>
        <w:rPr>
          <w:rFonts w:ascii="Times New Roman" w:hAnsi="Times New Roman"/>
          <w:b/>
          <w:sz w:val="24"/>
          <w:szCs w:val="24"/>
        </w:rPr>
      </w:pPr>
    </w:p>
    <w:p w:rsidR="00F848AC" w:rsidRDefault="00F848AC" w:rsidP="00FD6E62">
      <w:pPr>
        <w:spacing w:after="0" w:line="240" w:lineRule="auto"/>
        <w:ind w:firstLine="284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ru-RU"/>
        </w:rPr>
        <w:pict>
          <v:rect id="_x0000_s1028" style="position:absolute;left:0;text-align:left;margin-left:12.7pt;margin-top:-.15pt;width:105.2pt;height:19.9pt;z-index:251669504"/>
        </w:pict>
      </w:r>
    </w:p>
    <w:p w:rsidR="00F848AC" w:rsidRDefault="00F848AC" w:rsidP="00FD6E62">
      <w:pPr>
        <w:spacing w:after="0" w:line="240" w:lineRule="auto"/>
        <w:ind w:firstLine="284"/>
        <w:rPr>
          <w:rFonts w:ascii="Times New Roman" w:hAnsi="Times New Roman"/>
          <w:b/>
          <w:sz w:val="24"/>
          <w:szCs w:val="24"/>
        </w:rPr>
      </w:pPr>
    </w:p>
    <w:p w:rsidR="00F848AC" w:rsidRPr="006F5B02" w:rsidRDefault="00F848AC" w:rsidP="00FD6E62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b/>
          <w:sz w:val="24"/>
          <w:szCs w:val="24"/>
        </w:rPr>
        <w:t>7. Отметь правильный ответ: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А) Земля-пятая из восьми планет.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Б) Земля-третья из восьми планет.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В) Земля-четвёртая из восьми планет.</w:t>
      </w:r>
    </w:p>
    <w:p w:rsidR="00F848AC" w:rsidRDefault="00F848AC" w:rsidP="00FD6E6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848AC" w:rsidRPr="006F5B02" w:rsidRDefault="00F848AC" w:rsidP="00FD6E62">
      <w:pPr>
        <w:spacing w:after="0" w:line="240" w:lineRule="auto"/>
        <w:ind w:firstLine="284"/>
        <w:rPr>
          <w:rFonts w:ascii="Times New Roman" w:hAnsi="Times New Roman"/>
          <w:b/>
          <w:sz w:val="24"/>
          <w:szCs w:val="24"/>
        </w:rPr>
      </w:pPr>
      <w:r w:rsidRPr="006F5B02">
        <w:rPr>
          <w:rFonts w:ascii="Times New Roman" w:hAnsi="Times New Roman"/>
          <w:b/>
          <w:sz w:val="24"/>
          <w:szCs w:val="24"/>
        </w:rPr>
        <w:t>8. Отметь верный ответ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F5B02">
        <w:rPr>
          <w:rFonts w:ascii="Times New Roman" w:hAnsi="Times New Roman"/>
          <w:b/>
          <w:sz w:val="24"/>
          <w:szCs w:val="24"/>
        </w:rPr>
        <w:t>Луна – это …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А) планета Солнечной системы.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Б) естественный спутник Земли.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В) искусственный спутник Земли.</w:t>
      </w:r>
    </w:p>
    <w:p w:rsidR="00F848AC" w:rsidRDefault="00F848AC" w:rsidP="00FD6E6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848AC" w:rsidRDefault="00F848AC" w:rsidP="00FD6E62">
      <w:pPr>
        <w:spacing w:after="0" w:line="240" w:lineRule="auto"/>
        <w:ind w:firstLine="284"/>
        <w:rPr>
          <w:rFonts w:ascii="Times New Roman" w:hAnsi="Times New Roman"/>
          <w:b/>
          <w:sz w:val="24"/>
          <w:szCs w:val="24"/>
        </w:rPr>
      </w:pPr>
    </w:p>
    <w:p w:rsidR="00F848AC" w:rsidRDefault="00F848AC" w:rsidP="00FD6E62">
      <w:pPr>
        <w:spacing w:after="0" w:line="240" w:lineRule="auto"/>
        <w:ind w:firstLine="284"/>
        <w:rPr>
          <w:rFonts w:ascii="Times New Roman" w:hAnsi="Times New Roman"/>
          <w:b/>
          <w:sz w:val="24"/>
          <w:szCs w:val="24"/>
        </w:rPr>
      </w:pPr>
    </w:p>
    <w:p w:rsidR="00F848AC" w:rsidRPr="006F5B02" w:rsidRDefault="00F848AC" w:rsidP="00FD6E62">
      <w:pPr>
        <w:spacing w:after="0" w:line="240" w:lineRule="auto"/>
        <w:ind w:firstLine="284"/>
        <w:rPr>
          <w:rFonts w:ascii="Times New Roman" w:hAnsi="Times New Roman"/>
          <w:b/>
          <w:sz w:val="24"/>
          <w:szCs w:val="24"/>
        </w:rPr>
      </w:pPr>
      <w:r w:rsidRPr="006F5B02">
        <w:rPr>
          <w:rFonts w:ascii="Times New Roman" w:hAnsi="Times New Roman"/>
          <w:b/>
          <w:sz w:val="24"/>
          <w:szCs w:val="24"/>
        </w:rPr>
        <w:t>9. Заполни схему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848AC" w:rsidRPr="006F5B02" w:rsidRDefault="00F848AC" w:rsidP="00FD6E62">
      <w:pPr>
        <w:tabs>
          <w:tab w:val="left" w:pos="330"/>
          <w:tab w:val="right" w:pos="1033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F5B02">
        <w:rPr>
          <w:rFonts w:ascii="Times New Roman" w:hAnsi="Times New Roman"/>
          <w:b/>
          <w:sz w:val="24"/>
          <w:szCs w:val="24"/>
        </w:rPr>
        <w:tab/>
        <w:t>___________________</w:t>
      </w:r>
      <w:r w:rsidRPr="006F5B02">
        <w:rPr>
          <w:rFonts w:ascii="Times New Roman" w:hAnsi="Times New Roman"/>
          <w:b/>
          <w:sz w:val="24"/>
          <w:szCs w:val="24"/>
        </w:rPr>
        <w:tab/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330.75pt;margin-top:9.2pt;width:56.25pt;height:14.25pt;flip:y;z-index:251659264;mso-position-horizontal-relative:text;mso-position-vertical-relative:text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30" type="#_x0000_t32" style="position:absolute;margin-left:133.7pt;margin-top:9.2pt;width:51.55pt;height:14.25pt;flip:x y;z-index:251660288;mso-position-horizontal-relative:text;mso-position-vertical-relative:text" o:connectortype="straight">
            <v:stroke endarrow="block"/>
          </v:shape>
        </w:pict>
      </w:r>
      <w:r w:rsidRPr="006F5B02">
        <w:rPr>
          <w:rFonts w:ascii="Times New Roman" w:hAnsi="Times New Roman"/>
          <w:b/>
          <w:sz w:val="24"/>
          <w:szCs w:val="24"/>
        </w:rPr>
        <w:t xml:space="preserve">                                             _____________________</w:t>
      </w:r>
    </w:p>
    <w:p w:rsidR="00F848AC" w:rsidRPr="006F5B02" w:rsidRDefault="00F848AC" w:rsidP="00FD6E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848AC" w:rsidRPr="006F5B02" w:rsidRDefault="00F848AC" w:rsidP="00FD6E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F5B02">
        <w:rPr>
          <w:rFonts w:ascii="Times New Roman" w:hAnsi="Times New Roman"/>
          <w:b/>
          <w:sz w:val="24"/>
          <w:szCs w:val="24"/>
        </w:rPr>
        <w:t>Царства живой природы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ru-RU"/>
        </w:rPr>
        <w:pict>
          <v:shape id="_x0000_s1031" type="#_x0000_t32" style="position:absolute;margin-left:330.75pt;margin-top:3.8pt;width:49.5pt;height:16.5pt;z-index:251661312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32" type="#_x0000_t32" style="position:absolute;margin-left:128.25pt;margin-top:3.8pt;width:53.25pt;height:16.5pt;flip:x;z-index:251662336" o:connectortype="straight">
            <v:stroke endarrow="block"/>
          </v:shape>
        </w:pict>
      </w:r>
    </w:p>
    <w:p w:rsidR="00F848AC" w:rsidRPr="006F5B02" w:rsidRDefault="00F848AC" w:rsidP="00FD6E62">
      <w:pPr>
        <w:tabs>
          <w:tab w:val="left" w:pos="285"/>
          <w:tab w:val="left" w:pos="781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F5B02">
        <w:rPr>
          <w:rFonts w:ascii="Times New Roman" w:hAnsi="Times New Roman"/>
          <w:b/>
          <w:sz w:val="24"/>
          <w:szCs w:val="24"/>
        </w:rPr>
        <w:tab/>
        <w:t>_________</w:t>
      </w:r>
      <w:r>
        <w:rPr>
          <w:rFonts w:ascii="Times New Roman" w:hAnsi="Times New Roman"/>
          <w:b/>
          <w:sz w:val="24"/>
          <w:szCs w:val="24"/>
        </w:rPr>
        <w:t>__________</w:t>
      </w:r>
      <w:r>
        <w:rPr>
          <w:rFonts w:ascii="Times New Roman" w:hAnsi="Times New Roman"/>
          <w:b/>
          <w:sz w:val="24"/>
          <w:szCs w:val="24"/>
        </w:rPr>
        <w:tab/>
        <w:t>_________________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F5B02">
        <w:rPr>
          <w:rFonts w:ascii="Times New Roman" w:hAnsi="Times New Roman"/>
          <w:b/>
          <w:sz w:val="24"/>
          <w:szCs w:val="24"/>
        </w:rPr>
        <w:t>10. * Дополни схему</w:t>
      </w:r>
      <w:r>
        <w:rPr>
          <w:rFonts w:ascii="Times New Roman" w:hAnsi="Times New Roman"/>
          <w:b/>
          <w:sz w:val="24"/>
          <w:szCs w:val="24"/>
        </w:rPr>
        <w:t>. Допиши признаки живых существ.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848AC" w:rsidRPr="006F5B02" w:rsidRDefault="00F848AC" w:rsidP="00FD6E62">
      <w:pPr>
        <w:tabs>
          <w:tab w:val="left" w:pos="793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ru-RU"/>
        </w:rPr>
        <w:pict>
          <v:shape id="_x0000_s1033" type="#_x0000_t32" style="position:absolute;margin-left:342.75pt;margin-top:.3pt;width:50.25pt;height:12.75pt;flip:y;z-index:251663360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34" type="#_x0000_t32" style="position:absolute;margin-left:114pt;margin-top:.3pt;width:61.5pt;height:12.75pt;flip:x y;z-index:251664384" o:connectortype="straight">
            <v:stroke endarrow="block"/>
          </v:shape>
        </w:pict>
      </w:r>
      <w:r w:rsidRPr="006F5B02">
        <w:rPr>
          <w:rFonts w:ascii="Times New Roman" w:hAnsi="Times New Roman"/>
          <w:b/>
          <w:sz w:val="24"/>
          <w:szCs w:val="24"/>
        </w:rPr>
        <w:t>_________</w:t>
      </w:r>
      <w:r>
        <w:rPr>
          <w:rFonts w:ascii="Times New Roman" w:hAnsi="Times New Roman"/>
          <w:b/>
          <w:sz w:val="24"/>
          <w:szCs w:val="24"/>
        </w:rPr>
        <w:t>___________</w:t>
      </w:r>
      <w:r>
        <w:rPr>
          <w:rFonts w:ascii="Times New Roman" w:hAnsi="Times New Roman"/>
          <w:b/>
          <w:sz w:val="24"/>
          <w:szCs w:val="24"/>
        </w:rPr>
        <w:tab/>
        <w:t>___________</w:t>
      </w:r>
      <w:r>
        <w:rPr>
          <w:rFonts w:ascii="Times New Roman" w:hAnsi="Times New Roman"/>
          <w:b/>
          <w:sz w:val="24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softHyphen/>
        <w:t>____</w:t>
      </w:r>
    </w:p>
    <w:p w:rsidR="00F848AC" w:rsidRPr="006F5B02" w:rsidRDefault="00F848AC" w:rsidP="00FD6E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ru-RU"/>
        </w:rPr>
        <w:pict>
          <v:shape id="_x0000_s1035" type="#_x0000_t32" style="position:absolute;left:0;text-align:left;margin-left:342.75pt;margin-top:12pt;width:50.25pt;height:16.5pt;z-index:251665408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36" type="#_x0000_t32" style="position:absolute;left:0;text-align:left;margin-left:122.25pt;margin-top:12pt;width:53.25pt;height:16.5pt;flip:x;z-index:251666432" o:connectortype="straight">
            <v:stroke endarrow="block"/>
          </v:shape>
        </w:pict>
      </w:r>
      <w:r w:rsidRPr="006F5B02">
        <w:rPr>
          <w:rFonts w:ascii="Times New Roman" w:hAnsi="Times New Roman"/>
          <w:b/>
          <w:sz w:val="24"/>
          <w:szCs w:val="24"/>
        </w:rPr>
        <w:t>Животное – живое существо</w:t>
      </w:r>
      <w:r>
        <w:rPr>
          <w:rFonts w:ascii="Times New Roman" w:hAnsi="Times New Roman"/>
          <w:b/>
          <w:sz w:val="24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softHyphen/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ru-RU"/>
        </w:rPr>
        <w:pict>
          <v:shape id="_x0000_s1037" type="#_x0000_t32" style="position:absolute;margin-left:252pt;margin-top:5.7pt;width:0;height:22.95pt;z-index:251667456" o:connectortype="straight">
            <v:stroke endarrow="block"/>
          </v:shape>
        </w:pict>
      </w:r>
    </w:p>
    <w:p w:rsidR="00F848AC" w:rsidRPr="006F5B02" w:rsidRDefault="00F848AC" w:rsidP="00FD6E62">
      <w:pPr>
        <w:tabs>
          <w:tab w:val="left" w:pos="750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</w:t>
      </w:r>
      <w:r w:rsidRPr="006F5B02">
        <w:rPr>
          <w:rFonts w:ascii="Times New Roman" w:hAnsi="Times New Roman"/>
          <w:b/>
          <w:sz w:val="24"/>
          <w:szCs w:val="24"/>
        </w:rPr>
        <w:t>передвигается</w:t>
      </w:r>
      <w:r w:rsidRPr="006F5B02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     </w:t>
      </w:r>
      <w:r w:rsidRPr="006F5B02">
        <w:rPr>
          <w:rFonts w:ascii="Times New Roman" w:hAnsi="Times New Roman"/>
          <w:b/>
          <w:sz w:val="24"/>
          <w:szCs w:val="24"/>
        </w:rPr>
        <w:t>размножается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848AC" w:rsidRPr="006F5B02" w:rsidRDefault="00F848AC" w:rsidP="00FD6E62">
      <w:pPr>
        <w:tabs>
          <w:tab w:val="left" w:pos="415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_______</w:t>
      </w:r>
      <w:r w:rsidRPr="006F5B02">
        <w:rPr>
          <w:rFonts w:ascii="Times New Roman" w:hAnsi="Times New Roman"/>
          <w:b/>
          <w:sz w:val="24"/>
          <w:szCs w:val="24"/>
        </w:rPr>
        <w:t>_______________</w:t>
      </w:r>
      <w:r>
        <w:rPr>
          <w:rFonts w:ascii="Times New Roman" w:hAnsi="Times New Roman"/>
          <w:b/>
          <w:sz w:val="24"/>
          <w:szCs w:val="24"/>
        </w:rPr>
        <w:t xml:space="preserve">                         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F5B02">
        <w:rPr>
          <w:rFonts w:ascii="Times New Roman" w:hAnsi="Times New Roman"/>
          <w:b/>
          <w:sz w:val="24"/>
          <w:szCs w:val="24"/>
        </w:rPr>
        <w:t xml:space="preserve">11. Подчеркни «лишнее» слово. 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Заяц,  ёж, лиса</w:t>
      </w:r>
      <w:r>
        <w:rPr>
          <w:rFonts w:ascii="Times New Roman" w:hAnsi="Times New Roman"/>
          <w:sz w:val="24"/>
          <w:szCs w:val="24"/>
        </w:rPr>
        <w:t xml:space="preserve">, шмель. 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Бабочка, стрекоза, оку</w:t>
      </w:r>
      <w:r>
        <w:rPr>
          <w:rFonts w:ascii="Times New Roman" w:hAnsi="Times New Roman"/>
          <w:sz w:val="24"/>
          <w:szCs w:val="24"/>
        </w:rPr>
        <w:t xml:space="preserve">нь, пчела.   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Кузнечик, божья коровка, воробей, майс</w:t>
      </w:r>
      <w:r>
        <w:rPr>
          <w:rFonts w:ascii="Times New Roman" w:hAnsi="Times New Roman"/>
          <w:sz w:val="24"/>
          <w:szCs w:val="24"/>
        </w:rPr>
        <w:t xml:space="preserve">кий жук. 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Кузнечик, божья коровка,</w:t>
      </w:r>
      <w:r>
        <w:rPr>
          <w:rFonts w:ascii="Times New Roman" w:hAnsi="Times New Roman"/>
          <w:sz w:val="24"/>
          <w:szCs w:val="24"/>
        </w:rPr>
        <w:t xml:space="preserve"> волк, комар. 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F5B02">
        <w:rPr>
          <w:rFonts w:ascii="Times New Roman" w:hAnsi="Times New Roman"/>
          <w:b/>
          <w:sz w:val="24"/>
          <w:szCs w:val="24"/>
        </w:rPr>
        <w:t>12. Отметьте съедобные грибы: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А) сыроежка, мухомор, опята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Б) ложные опята, белый гриб, подберёзовик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В) подосиновик, опята, рыжик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F5B02">
        <w:rPr>
          <w:rFonts w:ascii="Times New Roman" w:hAnsi="Times New Roman"/>
          <w:b/>
          <w:sz w:val="24"/>
          <w:szCs w:val="24"/>
        </w:rPr>
        <w:t>13. Какие ярусы леса ты знаешь?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А) кустарники, мхи, травы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Б) деревья, кустарники, травы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В) грибы, ягоды, мхи.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F5B02">
        <w:rPr>
          <w:rFonts w:ascii="Times New Roman" w:hAnsi="Times New Roman"/>
          <w:b/>
          <w:sz w:val="24"/>
          <w:szCs w:val="24"/>
        </w:rPr>
        <w:t>14. Закончи предложение, отметив верный ответ.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F5B02">
        <w:rPr>
          <w:rFonts w:ascii="Times New Roman" w:hAnsi="Times New Roman"/>
          <w:b/>
          <w:sz w:val="24"/>
          <w:szCs w:val="24"/>
        </w:rPr>
        <w:t xml:space="preserve">Санитаром леса является … 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А) кукушка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Б) тетерев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 xml:space="preserve">В) дятел 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F5B02">
        <w:rPr>
          <w:rFonts w:ascii="Times New Roman" w:hAnsi="Times New Roman"/>
          <w:b/>
          <w:sz w:val="24"/>
          <w:szCs w:val="24"/>
        </w:rPr>
        <w:t>15. * Определи дерево по описанию.</w:t>
      </w:r>
      <w:r>
        <w:rPr>
          <w:rFonts w:ascii="Times New Roman" w:hAnsi="Times New Roman"/>
          <w:b/>
          <w:sz w:val="24"/>
          <w:szCs w:val="24"/>
        </w:rPr>
        <w:t xml:space="preserve"> Напиши название дерева.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1) растет очень медленно, но зато до 1000 лет и более. В русских лесах нет дерева мощнее. Это дерево не гниёт в воде, и его древесина ценится. Кора его содержит лекарственное вещество, а для животных оно – настоящая кормушка.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848AC" w:rsidRDefault="00F848AC" w:rsidP="00FD6E6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F5B02">
        <w:rPr>
          <w:rFonts w:ascii="Times New Roman" w:hAnsi="Times New Roman"/>
          <w:b/>
          <w:sz w:val="24"/>
          <w:szCs w:val="24"/>
        </w:rPr>
        <w:t>16.* Заполни таблицу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357"/>
        <w:gridCol w:w="3358"/>
        <w:gridCol w:w="3411"/>
      </w:tblGrid>
      <w:tr w:rsidR="00F848AC" w:rsidRPr="00A64194" w:rsidTr="00833531">
        <w:tc>
          <w:tcPr>
            <w:tcW w:w="3357" w:type="dxa"/>
          </w:tcPr>
          <w:p w:rsidR="00F848AC" w:rsidRPr="00A64194" w:rsidRDefault="00F848AC" w:rsidP="008335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64194">
              <w:rPr>
                <w:rFonts w:ascii="Times New Roman" w:hAnsi="Times New Roman"/>
                <w:b/>
                <w:sz w:val="24"/>
                <w:szCs w:val="24"/>
              </w:rPr>
              <w:t>Обитатели озёр и рек</w:t>
            </w:r>
          </w:p>
        </w:tc>
        <w:tc>
          <w:tcPr>
            <w:tcW w:w="3358" w:type="dxa"/>
          </w:tcPr>
          <w:p w:rsidR="00F848AC" w:rsidRPr="00A64194" w:rsidRDefault="00F848AC" w:rsidP="008335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64194">
              <w:rPr>
                <w:rFonts w:ascii="Times New Roman" w:hAnsi="Times New Roman"/>
                <w:b/>
                <w:sz w:val="24"/>
                <w:szCs w:val="24"/>
              </w:rPr>
              <w:t>Обитатели морей</w:t>
            </w:r>
          </w:p>
        </w:tc>
        <w:tc>
          <w:tcPr>
            <w:tcW w:w="3411" w:type="dxa"/>
          </w:tcPr>
          <w:p w:rsidR="00F848AC" w:rsidRPr="00A64194" w:rsidRDefault="00F848AC" w:rsidP="008335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64194">
              <w:rPr>
                <w:rFonts w:ascii="Times New Roman" w:hAnsi="Times New Roman"/>
                <w:b/>
                <w:sz w:val="24"/>
                <w:szCs w:val="24"/>
              </w:rPr>
              <w:t xml:space="preserve">Млекопитающие </w:t>
            </w:r>
          </w:p>
        </w:tc>
      </w:tr>
      <w:tr w:rsidR="00F848AC" w:rsidRPr="00A64194" w:rsidTr="00833531">
        <w:tc>
          <w:tcPr>
            <w:tcW w:w="3357" w:type="dxa"/>
          </w:tcPr>
          <w:p w:rsidR="00F848AC" w:rsidRPr="00A64194" w:rsidRDefault="00F848AC" w:rsidP="008335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58" w:type="dxa"/>
          </w:tcPr>
          <w:p w:rsidR="00F848AC" w:rsidRPr="00A64194" w:rsidRDefault="00F848AC" w:rsidP="008335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11" w:type="dxa"/>
          </w:tcPr>
          <w:p w:rsidR="00F848AC" w:rsidRPr="00A64194" w:rsidRDefault="00F848AC" w:rsidP="008335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848AC" w:rsidRPr="00A64194" w:rsidTr="00833531">
        <w:tc>
          <w:tcPr>
            <w:tcW w:w="3357" w:type="dxa"/>
          </w:tcPr>
          <w:p w:rsidR="00F848AC" w:rsidRPr="00A64194" w:rsidRDefault="00F848AC" w:rsidP="008335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58" w:type="dxa"/>
          </w:tcPr>
          <w:p w:rsidR="00F848AC" w:rsidRPr="00A64194" w:rsidRDefault="00F848AC" w:rsidP="008335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11" w:type="dxa"/>
          </w:tcPr>
          <w:p w:rsidR="00F848AC" w:rsidRPr="00A64194" w:rsidRDefault="00F848AC" w:rsidP="008335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848AC" w:rsidRPr="00A64194" w:rsidTr="00833531">
        <w:tc>
          <w:tcPr>
            <w:tcW w:w="3357" w:type="dxa"/>
          </w:tcPr>
          <w:p w:rsidR="00F848AC" w:rsidRPr="00A64194" w:rsidRDefault="00F848AC" w:rsidP="008335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58" w:type="dxa"/>
          </w:tcPr>
          <w:p w:rsidR="00F848AC" w:rsidRPr="00A64194" w:rsidRDefault="00F848AC" w:rsidP="008335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11" w:type="dxa"/>
          </w:tcPr>
          <w:p w:rsidR="00F848AC" w:rsidRPr="00A64194" w:rsidRDefault="00F848AC" w:rsidP="008335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848AC" w:rsidRPr="00A64194" w:rsidTr="00833531">
        <w:tc>
          <w:tcPr>
            <w:tcW w:w="3357" w:type="dxa"/>
          </w:tcPr>
          <w:p w:rsidR="00F848AC" w:rsidRPr="00A64194" w:rsidRDefault="00F848AC" w:rsidP="008335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58" w:type="dxa"/>
          </w:tcPr>
          <w:p w:rsidR="00F848AC" w:rsidRPr="00A64194" w:rsidRDefault="00F848AC" w:rsidP="008335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11" w:type="dxa"/>
          </w:tcPr>
          <w:p w:rsidR="00F848AC" w:rsidRPr="00A64194" w:rsidRDefault="00F848AC" w:rsidP="008335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F848AC" w:rsidRPr="00567861" w:rsidRDefault="00F848AC" w:rsidP="00FD6E6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67861">
        <w:rPr>
          <w:rFonts w:ascii="Times New Roman" w:hAnsi="Times New Roman"/>
          <w:sz w:val="28"/>
          <w:szCs w:val="28"/>
        </w:rPr>
        <w:t>Дельфин, сом, акула, щука,  карась, камбала,   кит.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F5B02">
        <w:rPr>
          <w:rFonts w:ascii="Times New Roman" w:hAnsi="Times New Roman"/>
          <w:b/>
          <w:sz w:val="24"/>
          <w:szCs w:val="24"/>
        </w:rPr>
        <w:t>17.* Запиши ответы на вопросы.</w:t>
      </w:r>
    </w:p>
    <w:p w:rsidR="00F848AC" w:rsidRPr="006F5B02" w:rsidRDefault="00F848AC" w:rsidP="00FD6E62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1) Как называется начало реки? _____________________________________</w:t>
      </w:r>
    </w:p>
    <w:p w:rsidR="00F848AC" w:rsidRPr="006F5B02" w:rsidRDefault="00F848AC" w:rsidP="00FD6E62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 xml:space="preserve">2) Как называется место, где река впадает в море, озеро или другую реку? </w:t>
      </w:r>
      <w:r>
        <w:rPr>
          <w:rFonts w:ascii="Times New Roman" w:hAnsi="Times New Roman"/>
          <w:sz w:val="24"/>
          <w:szCs w:val="24"/>
        </w:rPr>
        <w:t>__________________</w:t>
      </w:r>
    </w:p>
    <w:p w:rsidR="00F848AC" w:rsidRPr="006F5B02" w:rsidRDefault="00F848AC" w:rsidP="00FD6E62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3) Как называется углубление между берегами, по которым теч</w:t>
      </w:r>
      <w:r>
        <w:rPr>
          <w:rFonts w:ascii="Times New Roman" w:hAnsi="Times New Roman"/>
          <w:sz w:val="24"/>
          <w:szCs w:val="24"/>
        </w:rPr>
        <w:t>ёт вода?____________________</w:t>
      </w:r>
    </w:p>
    <w:p w:rsidR="00F848AC" w:rsidRPr="00720066" w:rsidRDefault="00F848AC" w:rsidP="00FD6E62">
      <w:pPr>
        <w:spacing w:after="0"/>
      </w:pPr>
    </w:p>
    <w:p w:rsidR="00F848AC" w:rsidRDefault="00F848AC" w:rsidP="00FD6E62"/>
    <w:p w:rsidR="00F848AC" w:rsidRPr="006F5B02" w:rsidRDefault="00F848AC" w:rsidP="00291000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F848AC" w:rsidRDefault="00F848AC" w:rsidP="00FD6E62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F848AC" w:rsidRDefault="00F848AC" w:rsidP="00FD6E62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F848AC" w:rsidRDefault="00F848AC" w:rsidP="00FD6E62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F848AC" w:rsidRDefault="00F848AC" w:rsidP="00FD6E62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F848AC" w:rsidRDefault="00F848AC" w:rsidP="00FD6E62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F848AC" w:rsidRDefault="00F848AC" w:rsidP="00FD6E62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F848AC" w:rsidRDefault="00F848AC" w:rsidP="00FD6E62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F848AC" w:rsidRDefault="00F848AC" w:rsidP="00FD6E62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F848AC" w:rsidRDefault="00F848AC" w:rsidP="00FD6E62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F848AC" w:rsidRDefault="00F848AC" w:rsidP="00FD6E62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F848AC" w:rsidRDefault="00F848AC" w:rsidP="00FD6E62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F848AC" w:rsidRDefault="00F848AC" w:rsidP="00FD6E62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F848AC" w:rsidRDefault="00F848AC" w:rsidP="00FD6E62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F848AC" w:rsidRDefault="00F848AC" w:rsidP="00FD6E62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F848AC" w:rsidRDefault="00F848AC" w:rsidP="00FD6E62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F848AC" w:rsidRDefault="00F848AC" w:rsidP="00FD6E62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F848AC" w:rsidRDefault="00F848AC" w:rsidP="00FD6E62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F848AC" w:rsidRDefault="00F848AC" w:rsidP="00FD6E62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F848AC" w:rsidRDefault="00F848AC" w:rsidP="00FD6E62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F848AC" w:rsidRDefault="00F848AC" w:rsidP="00FD6E62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F848AC" w:rsidRDefault="00F848AC" w:rsidP="00FD6E62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F848AC" w:rsidRDefault="00F848AC" w:rsidP="00FD6E62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F848AC" w:rsidRDefault="00F848AC" w:rsidP="00FD6E62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F848AC" w:rsidRDefault="00F848AC" w:rsidP="00FD6E62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F848AC" w:rsidRDefault="00F848AC" w:rsidP="00FD6E62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F848AC" w:rsidRDefault="00F848AC" w:rsidP="00FD6E62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F848AC" w:rsidRDefault="00F848AC" w:rsidP="00FD6E62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F848AC" w:rsidRDefault="00F848AC" w:rsidP="00FD6E62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F848AC" w:rsidRDefault="00F848AC" w:rsidP="00FD6E62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F848AC" w:rsidRDefault="00F848AC" w:rsidP="00FD6E62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F848AC" w:rsidRDefault="00F848AC" w:rsidP="00FD6E62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F848AC" w:rsidRDefault="00F848AC" w:rsidP="00FD6E62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F848AC" w:rsidRDefault="00F848AC" w:rsidP="00FD6E62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F848AC" w:rsidRDefault="00F848AC" w:rsidP="00FD6E62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F848AC" w:rsidRDefault="00F848AC" w:rsidP="00FD6E62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F848AC" w:rsidRDefault="00F848AC" w:rsidP="00FD6E62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F848AC" w:rsidRDefault="00F848AC" w:rsidP="00FD6E62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F848AC" w:rsidRDefault="00F848AC" w:rsidP="00FD6E62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F848AC" w:rsidRDefault="00F848AC" w:rsidP="00FD6E62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F848AC" w:rsidRPr="00EB27B7" w:rsidRDefault="00F848AC" w:rsidP="00F6680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</w:t>
      </w:r>
      <w:r w:rsidRPr="00EB27B7">
        <w:rPr>
          <w:rFonts w:ascii="Times New Roman" w:hAnsi="Times New Roman"/>
          <w:b/>
          <w:color w:val="000000"/>
          <w:sz w:val="28"/>
          <w:szCs w:val="28"/>
        </w:rPr>
        <w:t>ромежуточная аттестация</w:t>
      </w:r>
    </w:p>
    <w:p w:rsidR="00F848AC" w:rsidRPr="00EB27B7" w:rsidRDefault="00F848AC" w:rsidP="00F6680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окружающему миру </w:t>
      </w:r>
      <w:r w:rsidRPr="00EB27B7">
        <w:rPr>
          <w:rFonts w:ascii="Times New Roman" w:hAnsi="Times New Roman"/>
          <w:b/>
          <w:color w:val="000000"/>
          <w:sz w:val="28"/>
          <w:szCs w:val="28"/>
        </w:rPr>
        <w:t>за 2 класс</w:t>
      </w:r>
    </w:p>
    <w:p w:rsidR="00F848AC" w:rsidRPr="00EB27B7" w:rsidRDefault="00F848AC" w:rsidP="00F66803">
      <w:pPr>
        <w:pStyle w:val="NormalWeb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7"/>
          <w:szCs w:val="27"/>
          <w:u w:val="single"/>
        </w:rPr>
      </w:pPr>
      <w:r w:rsidRPr="00F66803">
        <w:rPr>
          <w:b/>
          <w:bCs/>
          <w:color w:val="000000"/>
          <w:sz w:val="28"/>
          <w:szCs w:val="28"/>
        </w:rPr>
        <w:t>Фамилия, имя учащегося</w:t>
      </w:r>
      <w:r w:rsidRPr="00E176E3">
        <w:rPr>
          <w:b/>
          <w:bCs/>
          <w:color w:val="000000"/>
          <w:sz w:val="27"/>
          <w:szCs w:val="27"/>
        </w:rPr>
        <w:t xml:space="preserve"> </w:t>
      </w:r>
      <w:r w:rsidRPr="00EB27B7">
        <w:rPr>
          <w:b/>
          <w:bCs/>
          <w:color w:val="000000"/>
          <w:sz w:val="27"/>
          <w:szCs w:val="27"/>
          <w:u w:val="single"/>
        </w:rPr>
        <w:t>________________________________________           __</w:t>
      </w:r>
    </w:p>
    <w:p w:rsidR="00F848AC" w:rsidRDefault="00F848AC" w:rsidP="00F6680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848AC" w:rsidRPr="00EB27B7" w:rsidRDefault="00F848AC" w:rsidP="00F6680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2</w:t>
      </w:r>
      <w:r w:rsidRPr="00EB27B7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– </w:t>
      </w:r>
      <w:r w:rsidRPr="00EB27B7">
        <w:rPr>
          <w:rFonts w:ascii="Times New Roman" w:hAnsi="Times New Roman"/>
          <w:b/>
          <w:color w:val="000000"/>
          <w:sz w:val="28"/>
          <w:szCs w:val="28"/>
        </w:rPr>
        <w:t>вариант</w:t>
      </w:r>
      <w:r>
        <w:rPr>
          <w:rFonts w:ascii="Times New Roman" w:hAnsi="Times New Roman"/>
          <w:b/>
          <w:color w:val="000000"/>
          <w:sz w:val="28"/>
          <w:szCs w:val="28"/>
        </w:rPr>
        <w:t>.</w:t>
      </w:r>
    </w:p>
    <w:p w:rsidR="00F848AC" w:rsidRPr="006F5B02" w:rsidRDefault="00F848AC" w:rsidP="00F6680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848AC" w:rsidRPr="006F5B02" w:rsidRDefault="00F848AC" w:rsidP="00FD6E62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F5B02">
        <w:rPr>
          <w:rFonts w:ascii="Times New Roman" w:hAnsi="Times New Roman"/>
          <w:b/>
          <w:sz w:val="24"/>
          <w:szCs w:val="24"/>
        </w:rPr>
        <w:t>К живой природе относятся: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 xml:space="preserve">А) </w:t>
      </w:r>
      <w:r>
        <w:rPr>
          <w:rFonts w:ascii="Times New Roman" w:hAnsi="Times New Roman"/>
          <w:sz w:val="24"/>
          <w:szCs w:val="24"/>
        </w:rPr>
        <w:t>животные</w:t>
      </w:r>
      <w:r w:rsidRPr="006F5B0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растения</w:t>
      </w:r>
      <w:r w:rsidRPr="006F5B02">
        <w:rPr>
          <w:rFonts w:ascii="Times New Roman" w:hAnsi="Times New Roman"/>
          <w:sz w:val="24"/>
          <w:szCs w:val="24"/>
        </w:rPr>
        <w:t xml:space="preserve">, реки, </w:t>
      </w:r>
      <w:r>
        <w:rPr>
          <w:rFonts w:ascii="Times New Roman" w:hAnsi="Times New Roman"/>
          <w:sz w:val="24"/>
          <w:szCs w:val="24"/>
        </w:rPr>
        <w:t>воздух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Б) солнце, звезды, воздух, вода, камни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 xml:space="preserve">В) </w:t>
      </w:r>
      <w:r>
        <w:rPr>
          <w:rFonts w:ascii="Times New Roman" w:hAnsi="Times New Roman"/>
          <w:sz w:val="24"/>
          <w:szCs w:val="24"/>
        </w:rPr>
        <w:t>бактерии, растения, грибы, животные</w:t>
      </w:r>
    </w:p>
    <w:p w:rsidR="00F848AC" w:rsidRDefault="00F848AC" w:rsidP="00FD6E6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848AC" w:rsidRPr="006F5B02" w:rsidRDefault="00F848AC" w:rsidP="00FD6E62">
      <w:pPr>
        <w:spacing w:after="0" w:line="240" w:lineRule="auto"/>
        <w:ind w:firstLine="28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  </w:t>
      </w:r>
      <w:r w:rsidRPr="006F5B02">
        <w:rPr>
          <w:rFonts w:ascii="Times New Roman" w:hAnsi="Times New Roman"/>
          <w:b/>
          <w:sz w:val="24"/>
          <w:szCs w:val="24"/>
        </w:rPr>
        <w:t>К неживой природе относятся: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 xml:space="preserve">А) </w:t>
      </w:r>
      <w:r>
        <w:rPr>
          <w:rFonts w:ascii="Times New Roman" w:hAnsi="Times New Roman"/>
          <w:sz w:val="24"/>
          <w:szCs w:val="24"/>
        </w:rPr>
        <w:t>грибы</w:t>
      </w:r>
      <w:r w:rsidRPr="006F5B02">
        <w:rPr>
          <w:rFonts w:ascii="Times New Roman" w:hAnsi="Times New Roman"/>
          <w:sz w:val="24"/>
          <w:szCs w:val="24"/>
        </w:rPr>
        <w:t xml:space="preserve">, животные, </w:t>
      </w:r>
      <w:r>
        <w:rPr>
          <w:rFonts w:ascii="Times New Roman" w:hAnsi="Times New Roman"/>
          <w:sz w:val="24"/>
          <w:szCs w:val="24"/>
        </w:rPr>
        <w:t>растения</w:t>
      </w:r>
      <w:r w:rsidRPr="006F5B02">
        <w:rPr>
          <w:rFonts w:ascii="Times New Roman" w:hAnsi="Times New Roman"/>
          <w:sz w:val="24"/>
          <w:szCs w:val="24"/>
        </w:rPr>
        <w:t>.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 xml:space="preserve">Б) камни, </w:t>
      </w:r>
      <w:r>
        <w:rPr>
          <w:rFonts w:ascii="Times New Roman" w:hAnsi="Times New Roman"/>
          <w:sz w:val="24"/>
          <w:szCs w:val="24"/>
        </w:rPr>
        <w:t>вода</w:t>
      </w:r>
      <w:r w:rsidRPr="006F5B0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воздух, </w:t>
      </w:r>
      <w:r w:rsidRPr="006F5B02">
        <w:rPr>
          <w:rFonts w:ascii="Times New Roman" w:hAnsi="Times New Roman"/>
          <w:sz w:val="24"/>
          <w:szCs w:val="24"/>
        </w:rPr>
        <w:t>дождь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В)</w:t>
      </w:r>
      <w:r w:rsidRPr="00F2460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вода</w:t>
      </w:r>
      <w:r w:rsidRPr="006F5B0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солнце</w:t>
      </w:r>
      <w:r w:rsidRPr="006F5B02">
        <w:rPr>
          <w:rFonts w:ascii="Times New Roman" w:hAnsi="Times New Roman"/>
          <w:sz w:val="24"/>
          <w:szCs w:val="24"/>
        </w:rPr>
        <w:t xml:space="preserve">, звезды, </w:t>
      </w:r>
      <w:r>
        <w:rPr>
          <w:rFonts w:ascii="Times New Roman" w:hAnsi="Times New Roman"/>
          <w:sz w:val="24"/>
          <w:szCs w:val="24"/>
        </w:rPr>
        <w:t>человек</w:t>
      </w:r>
    </w:p>
    <w:p w:rsidR="00F848AC" w:rsidRDefault="00F848AC" w:rsidP="00FD6E62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</w:p>
    <w:p w:rsidR="00F848AC" w:rsidRPr="006F5B02" w:rsidRDefault="00F848AC" w:rsidP="00FD6E62">
      <w:pPr>
        <w:spacing w:after="0" w:line="240" w:lineRule="auto"/>
        <w:ind w:firstLine="284"/>
        <w:rPr>
          <w:rFonts w:ascii="Times New Roman" w:hAnsi="Times New Roman"/>
          <w:b/>
          <w:sz w:val="24"/>
          <w:szCs w:val="24"/>
        </w:rPr>
      </w:pPr>
      <w:r w:rsidRPr="006F5B02">
        <w:rPr>
          <w:rFonts w:ascii="Times New Roman" w:hAnsi="Times New Roman"/>
          <w:b/>
          <w:sz w:val="24"/>
          <w:szCs w:val="24"/>
        </w:rPr>
        <w:t>3.Установи соответствие при помощи линий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орган вкуса</w:t>
      </w:r>
      <w:r w:rsidRPr="00F2460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Pr="006F5B02">
        <w:rPr>
          <w:rFonts w:ascii="Times New Roman" w:hAnsi="Times New Roman"/>
          <w:sz w:val="24"/>
          <w:szCs w:val="24"/>
        </w:rPr>
        <w:t>нос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 xml:space="preserve">орган слуха  </w:t>
      </w:r>
      <w:r>
        <w:rPr>
          <w:rFonts w:ascii="Times New Roman" w:hAnsi="Times New Roman"/>
          <w:sz w:val="24"/>
          <w:szCs w:val="24"/>
        </w:rPr>
        <w:t xml:space="preserve">                            </w:t>
      </w:r>
      <w:r w:rsidRPr="006F5B02">
        <w:rPr>
          <w:rFonts w:ascii="Times New Roman" w:hAnsi="Times New Roman"/>
          <w:sz w:val="24"/>
          <w:szCs w:val="24"/>
        </w:rPr>
        <w:t xml:space="preserve">глаз                  </w:t>
      </w:r>
      <w:r>
        <w:rPr>
          <w:rFonts w:ascii="Times New Roman" w:hAnsi="Times New Roman"/>
          <w:sz w:val="24"/>
          <w:szCs w:val="24"/>
        </w:rPr>
        <w:t xml:space="preserve">       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орган зрения</w:t>
      </w:r>
      <w:r w:rsidRPr="00F2460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       </w:t>
      </w:r>
      <w:r w:rsidRPr="006F5B02">
        <w:rPr>
          <w:rFonts w:ascii="Times New Roman" w:hAnsi="Times New Roman"/>
          <w:sz w:val="24"/>
          <w:szCs w:val="24"/>
        </w:rPr>
        <w:t>язык</w:t>
      </w:r>
    </w:p>
    <w:p w:rsidR="00F848AC" w:rsidRDefault="00F848AC" w:rsidP="00FD6E6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 xml:space="preserve">орган обоняния       </w:t>
      </w:r>
      <w:r>
        <w:rPr>
          <w:rFonts w:ascii="Times New Roman" w:hAnsi="Times New Roman"/>
          <w:sz w:val="24"/>
          <w:szCs w:val="24"/>
        </w:rPr>
        <w:t xml:space="preserve">                 кожа                       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орган осязания</w:t>
      </w:r>
      <w:r w:rsidRPr="00F2460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  <w:r w:rsidRPr="006F5B02">
        <w:rPr>
          <w:rFonts w:ascii="Times New Roman" w:hAnsi="Times New Roman"/>
          <w:sz w:val="24"/>
          <w:szCs w:val="24"/>
        </w:rPr>
        <w:t xml:space="preserve">ухо  </w:t>
      </w:r>
    </w:p>
    <w:p w:rsidR="00F848AC" w:rsidRDefault="00F848AC" w:rsidP="00FD6E62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</w:p>
    <w:p w:rsidR="00F848AC" w:rsidRPr="006F5B02" w:rsidRDefault="00F848AC" w:rsidP="00FD6E62">
      <w:pPr>
        <w:spacing w:after="0" w:line="240" w:lineRule="auto"/>
        <w:ind w:firstLine="284"/>
        <w:rPr>
          <w:rFonts w:ascii="Times New Roman" w:hAnsi="Times New Roman"/>
          <w:b/>
          <w:sz w:val="24"/>
          <w:szCs w:val="24"/>
        </w:rPr>
      </w:pPr>
      <w:r w:rsidRPr="006F5B02">
        <w:rPr>
          <w:rFonts w:ascii="Times New Roman" w:hAnsi="Times New Roman"/>
          <w:b/>
          <w:sz w:val="24"/>
          <w:szCs w:val="24"/>
        </w:rPr>
        <w:t xml:space="preserve">4. Отметь </w:t>
      </w:r>
      <w:r>
        <w:rPr>
          <w:rFonts w:ascii="Times New Roman" w:hAnsi="Times New Roman"/>
          <w:b/>
          <w:sz w:val="24"/>
          <w:szCs w:val="24"/>
        </w:rPr>
        <w:t>столицу</w:t>
      </w:r>
      <w:r w:rsidRPr="006F5B02">
        <w:rPr>
          <w:rFonts w:ascii="Times New Roman" w:hAnsi="Times New Roman"/>
          <w:b/>
          <w:sz w:val="24"/>
          <w:szCs w:val="24"/>
        </w:rPr>
        <w:t xml:space="preserve"> нашей страны: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А) Владимир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Б) Москва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В) Россия</w:t>
      </w:r>
    </w:p>
    <w:p w:rsidR="00F848AC" w:rsidRDefault="00F848AC" w:rsidP="00FD6E62">
      <w:pPr>
        <w:tabs>
          <w:tab w:val="left" w:pos="229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848AC" w:rsidRPr="006F5B02" w:rsidRDefault="00F848AC" w:rsidP="00FD6E62">
      <w:pPr>
        <w:tabs>
          <w:tab w:val="left" w:pos="2295"/>
        </w:tabs>
        <w:spacing w:after="0" w:line="240" w:lineRule="auto"/>
        <w:ind w:firstLine="284"/>
        <w:rPr>
          <w:rFonts w:ascii="Times New Roman" w:hAnsi="Times New Roman"/>
          <w:b/>
          <w:sz w:val="24"/>
          <w:szCs w:val="24"/>
        </w:rPr>
      </w:pPr>
      <w:r w:rsidRPr="006F5B02">
        <w:rPr>
          <w:rFonts w:ascii="Times New Roman" w:hAnsi="Times New Roman"/>
          <w:b/>
          <w:sz w:val="24"/>
          <w:szCs w:val="24"/>
        </w:rPr>
        <w:t>5. Отметь, что такое Конституция.</w:t>
      </w:r>
    </w:p>
    <w:p w:rsidR="00F848AC" w:rsidRPr="006F5B02" w:rsidRDefault="00F848AC" w:rsidP="00FD6E62">
      <w:pPr>
        <w:tabs>
          <w:tab w:val="left" w:pos="229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 xml:space="preserve">А) Главный закон Земли </w:t>
      </w:r>
    </w:p>
    <w:p w:rsidR="00F848AC" w:rsidRPr="006F5B02" w:rsidRDefault="00F848AC" w:rsidP="00FD6E62">
      <w:pPr>
        <w:tabs>
          <w:tab w:val="left" w:pos="229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Б) Правила  поведения в школе</w:t>
      </w:r>
    </w:p>
    <w:p w:rsidR="00F848AC" w:rsidRPr="006F5B02" w:rsidRDefault="00F848AC" w:rsidP="00FD6E62">
      <w:pPr>
        <w:tabs>
          <w:tab w:val="left" w:pos="229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В) главный закон государства</w:t>
      </w:r>
    </w:p>
    <w:p w:rsidR="00F848AC" w:rsidRDefault="00F848AC" w:rsidP="00FD6E62">
      <w:pPr>
        <w:tabs>
          <w:tab w:val="left" w:pos="229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848AC" w:rsidRPr="006F5B02" w:rsidRDefault="00F848AC" w:rsidP="00FD6E62">
      <w:pPr>
        <w:tabs>
          <w:tab w:val="left" w:pos="2295"/>
        </w:tabs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b/>
          <w:sz w:val="24"/>
          <w:szCs w:val="24"/>
        </w:rPr>
        <w:t>6. Нарисуй флаг России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pict>
          <v:rect id="_x0000_s1038" style="position:absolute;margin-left:10.45pt;margin-top:1.45pt;width:105.2pt;height:21.95pt;z-index:251645952"/>
        </w:pict>
      </w:r>
      <w:r w:rsidRPr="006F5B02">
        <w:rPr>
          <w:rFonts w:ascii="Times New Roman" w:hAnsi="Times New Roman"/>
          <w:sz w:val="24"/>
          <w:szCs w:val="24"/>
        </w:rPr>
        <w:t xml:space="preserve"> </w:t>
      </w:r>
    </w:p>
    <w:p w:rsidR="00F848AC" w:rsidRDefault="00F848AC" w:rsidP="00FD6E6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ru-RU"/>
        </w:rPr>
        <w:pict>
          <v:rect id="_x0000_s1039" style="position:absolute;margin-left:10.45pt;margin-top:9.6pt;width:105.2pt;height:21.95pt;z-index:251657216"/>
        </w:pict>
      </w:r>
    </w:p>
    <w:p w:rsidR="00F848AC" w:rsidRDefault="00F848AC" w:rsidP="00FD6E62">
      <w:pPr>
        <w:spacing w:after="0" w:line="240" w:lineRule="auto"/>
        <w:ind w:firstLine="284"/>
        <w:rPr>
          <w:rFonts w:ascii="Times New Roman" w:hAnsi="Times New Roman"/>
          <w:b/>
          <w:sz w:val="24"/>
          <w:szCs w:val="24"/>
        </w:rPr>
      </w:pPr>
    </w:p>
    <w:p w:rsidR="00F848AC" w:rsidRDefault="00F848AC" w:rsidP="00FD6E62">
      <w:pPr>
        <w:spacing w:after="0" w:line="240" w:lineRule="auto"/>
        <w:ind w:firstLine="284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ru-RU"/>
        </w:rPr>
        <w:pict>
          <v:rect id="_x0000_s1040" style="position:absolute;left:0;text-align:left;margin-left:10.45pt;margin-top:3.95pt;width:105.2pt;height:21.95pt;z-index:251656192"/>
        </w:pict>
      </w:r>
    </w:p>
    <w:p w:rsidR="00F848AC" w:rsidRDefault="00F848AC" w:rsidP="00FD6E62">
      <w:pPr>
        <w:spacing w:after="0" w:line="240" w:lineRule="auto"/>
        <w:ind w:firstLine="284"/>
        <w:rPr>
          <w:rFonts w:ascii="Times New Roman" w:hAnsi="Times New Roman"/>
          <w:b/>
          <w:sz w:val="24"/>
          <w:szCs w:val="24"/>
        </w:rPr>
      </w:pPr>
    </w:p>
    <w:p w:rsidR="00F848AC" w:rsidRPr="006F5B02" w:rsidRDefault="00F848AC" w:rsidP="00FD6E62">
      <w:pPr>
        <w:spacing w:after="0" w:line="240" w:lineRule="auto"/>
        <w:ind w:firstLine="284"/>
        <w:rPr>
          <w:rFonts w:ascii="Times New Roman" w:hAnsi="Times New Roman"/>
          <w:b/>
          <w:sz w:val="24"/>
          <w:szCs w:val="24"/>
        </w:rPr>
      </w:pPr>
      <w:r w:rsidRPr="006F5B02">
        <w:rPr>
          <w:rFonts w:ascii="Times New Roman" w:hAnsi="Times New Roman"/>
          <w:b/>
          <w:sz w:val="24"/>
          <w:szCs w:val="24"/>
        </w:rPr>
        <w:t>7. Отметь верный ответ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F5B02">
        <w:rPr>
          <w:rFonts w:ascii="Times New Roman" w:hAnsi="Times New Roman"/>
          <w:b/>
          <w:sz w:val="24"/>
          <w:szCs w:val="24"/>
        </w:rPr>
        <w:t>Луна – это …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 xml:space="preserve">А) искусственный спутник Земли 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 xml:space="preserve">Б) </w:t>
      </w:r>
      <w:r>
        <w:rPr>
          <w:rFonts w:ascii="Times New Roman" w:hAnsi="Times New Roman"/>
          <w:sz w:val="24"/>
          <w:szCs w:val="24"/>
        </w:rPr>
        <w:t>планета Солнечной системы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В) естественный спутник Земли</w:t>
      </w:r>
    </w:p>
    <w:p w:rsidR="00F848AC" w:rsidRDefault="00F848AC" w:rsidP="00FD6E6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848AC" w:rsidRPr="006F5B02" w:rsidRDefault="00F848AC" w:rsidP="00FD6E62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b/>
          <w:sz w:val="24"/>
          <w:szCs w:val="24"/>
        </w:rPr>
        <w:t>8. Отметь правильный ответ: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А) Земля-</w:t>
      </w:r>
      <w:r>
        <w:rPr>
          <w:rFonts w:ascii="Times New Roman" w:hAnsi="Times New Roman"/>
          <w:sz w:val="24"/>
          <w:szCs w:val="24"/>
        </w:rPr>
        <w:t xml:space="preserve">третья </w:t>
      </w:r>
      <w:r w:rsidRPr="006F5B02">
        <w:rPr>
          <w:rFonts w:ascii="Times New Roman" w:hAnsi="Times New Roman"/>
          <w:sz w:val="24"/>
          <w:szCs w:val="24"/>
        </w:rPr>
        <w:t>из восьми планет.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Б) Земля-</w:t>
      </w:r>
      <w:r w:rsidRPr="00F2460C">
        <w:rPr>
          <w:rFonts w:ascii="Times New Roman" w:hAnsi="Times New Roman"/>
          <w:sz w:val="24"/>
          <w:szCs w:val="24"/>
        </w:rPr>
        <w:t xml:space="preserve"> </w:t>
      </w:r>
      <w:r w:rsidRPr="006F5B02">
        <w:rPr>
          <w:rFonts w:ascii="Times New Roman" w:hAnsi="Times New Roman"/>
          <w:sz w:val="24"/>
          <w:szCs w:val="24"/>
        </w:rPr>
        <w:t>четвёртая из восьми планет.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 xml:space="preserve">В) Земля- </w:t>
      </w:r>
      <w:r>
        <w:rPr>
          <w:rFonts w:ascii="Times New Roman" w:hAnsi="Times New Roman"/>
          <w:sz w:val="24"/>
          <w:szCs w:val="24"/>
        </w:rPr>
        <w:t xml:space="preserve">первая </w:t>
      </w:r>
      <w:r w:rsidRPr="006F5B02">
        <w:rPr>
          <w:rFonts w:ascii="Times New Roman" w:hAnsi="Times New Roman"/>
          <w:sz w:val="24"/>
          <w:szCs w:val="24"/>
        </w:rPr>
        <w:t>из восьми планет.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.</w:t>
      </w:r>
    </w:p>
    <w:p w:rsidR="00F848AC" w:rsidRDefault="00F848AC" w:rsidP="00FD6E6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848AC" w:rsidRDefault="00F848AC" w:rsidP="00FD6E62">
      <w:pPr>
        <w:spacing w:after="0" w:line="240" w:lineRule="auto"/>
        <w:ind w:firstLine="284"/>
        <w:rPr>
          <w:rFonts w:ascii="Times New Roman" w:hAnsi="Times New Roman"/>
          <w:b/>
          <w:sz w:val="24"/>
          <w:szCs w:val="24"/>
        </w:rPr>
      </w:pPr>
    </w:p>
    <w:p w:rsidR="00F848AC" w:rsidRDefault="00F848AC" w:rsidP="00FD6E62">
      <w:pPr>
        <w:spacing w:after="0" w:line="240" w:lineRule="auto"/>
        <w:ind w:firstLine="284"/>
        <w:rPr>
          <w:rFonts w:ascii="Times New Roman" w:hAnsi="Times New Roman"/>
          <w:b/>
          <w:sz w:val="24"/>
          <w:szCs w:val="24"/>
        </w:rPr>
      </w:pPr>
    </w:p>
    <w:p w:rsidR="00F848AC" w:rsidRPr="006F5B02" w:rsidRDefault="00F848AC" w:rsidP="00FD6E62">
      <w:pPr>
        <w:spacing w:after="0" w:line="240" w:lineRule="auto"/>
        <w:ind w:firstLine="284"/>
        <w:rPr>
          <w:rFonts w:ascii="Times New Roman" w:hAnsi="Times New Roman"/>
          <w:b/>
          <w:sz w:val="24"/>
          <w:szCs w:val="24"/>
        </w:rPr>
      </w:pPr>
      <w:r w:rsidRPr="006F5B02">
        <w:rPr>
          <w:rFonts w:ascii="Times New Roman" w:hAnsi="Times New Roman"/>
          <w:b/>
          <w:sz w:val="24"/>
          <w:szCs w:val="24"/>
        </w:rPr>
        <w:t>9. Заполни схему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848AC" w:rsidRPr="006F5B02" w:rsidRDefault="00F848AC" w:rsidP="00FD6E62">
      <w:pPr>
        <w:tabs>
          <w:tab w:val="left" w:pos="330"/>
          <w:tab w:val="right" w:pos="1033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F5B02">
        <w:rPr>
          <w:rFonts w:ascii="Times New Roman" w:hAnsi="Times New Roman"/>
          <w:b/>
          <w:sz w:val="24"/>
          <w:szCs w:val="24"/>
        </w:rPr>
        <w:tab/>
        <w:t>___________________</w:t>
      </w:r>
      <w:r w:rsidRPr="006F5B02">
        <w:rPr>
          <w:rFonts w:ascii="Times New Roman" w:hAnsi="Times New Roman"/>
          <w:b/>
          <w:sz w:val="24"/>
          <w:szCs w:val="24"/>
        </w:rPr>
        <w:tab/>
      </w:r>
      <w:r>
        <w:rPr>
          <w:noProof/>
          <w:lang w:eastAsia="ru-RU"/>
        </w:rPr>
        <w:pict>
          <v:shape id="_x0000_s1041" type="#_x0000_t32" style="position:absolute;margin-left:330.75pt;margin-top:9.2pt;width:56.25pt;height:14.25pt;flip:y;z-index:251650048;mso-position-horizontal-relative:text;mso-position-vertical-relative:text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42" type="#_x0000_t32" style="position:absolute;margin-left:133.7pt;margin-top:9.2pt;width:51.55pt;height:14.25pt;flip:x y;z-index:251649024;mso-position-horizontal-relative:text;mso-position-vertical-relative:text" o:connectortype="straight">
            <v:stroke endarrow="block"/>
          </v:shape>
        </w:pict>
      </w:r>
      <w:r w:rsidRPr="006F5B02">
        <w:rPr>
          <w:rFonts w:ascii="Times New Roman" w:hAnsi="Times New Roman"/>
          <w:b/>
          <w:sz w:val="24"/>
          <w:szCs w:val="24"/>
        </w:rPr>
        <w:t xml:space="preserve">                                             _____________________</w:t>
      </w:r>
    </w:p>
    <w:p w:rsidR="00F848AC" w:rsidRPr="006F5B02" w:rsidRDefault="00F848AC" w:rsidP="00FD6E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848AC" w:rsidRPr="006F5B02" w:rsidRDefault="00F848AC" w:rsidP="00FD6E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F5B02">
        <w:rPr>
          <w:rFonts w:ascii="Times New Roman" w:hAnsi="Times New Roman"/>
          <w:b/>
          <w:sz w:val="24"/>
          <w:szCs w:val="24"/>
        </w:rPr>
        <w:t>Царства живой природы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ru-RU"/>
        </w:rPr>
        <w:pict>
          <v:shape id="_x0000_s1043" type="#_x0000_t32" style="position:absolute;margin-left:330.75pt;margin-top:3.8pt;width:49.5pt;height:16.5pt;z-index:251648000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44" type="#_x0000_t32" style="position:absolute;margin-left:128.25pt;margin-top:3.8pt;width:53.25pt;height:16.5pt;flip:x;z-index:251646976" o:connectortype="straight">
            <v:stroke endarrow="block"/>
          </v:shape>
        </w:pict>
      </w:r>
    </w:p>
    <w:p w:rsidR="00F848AC" w:rsidRPr="006F5B02" w:rsidRDefault="00F848AC" w:rsidP="00FD6E62">
      <w:pPr>
        <w:tabs>
          <w:tab w:val="left" w:pos="285"/>
          <w:tab w:val="left" w:pos="781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F5B02">
        <w:rPr>
          <w:rFonts w:ascii="Times New Roman" w:hAnsi="Times New Roman"/>
          <w:b/>
          <w:sz w:val="24"/>
          <w:szCs w:val="24"/>
        </w:rPr>
        <w:tab/>
        <w:t>_________</w:t>
      </w:r>
      <w:r>
        <w:rPr>
          <w:rFonts w:ascii="Times New Roman" w:hAnsi="Times New Roman"/>
          <w:b/>
          <w:sz w:val="24"/>
          <w:szCs w:val="24"/>
        </w:rPr>
        <w:t>__________</w:t>
      </w:r>
      <w:r>
        <w:rPr>
          <w:rFonts w:ascii="Times New Roman" w:hAnsi="Times New Roman"/>
          <w:b/>
          <w:sz w:val="24"/>
          <w:szCs w:val="24"/>
        </w:rPr>
        <w:tab/>
        <w:t>_________________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F5B02">
        <w:rPr>
          <w:rFonts w:ascii="Times New Roman" w:hAnsi="Times New Roman"/>
          <w:b/>
          <w:sz w:val="24"/>
          <w:szCs w:val="24"/>
        </w:rPr>
        <w:t>10. * Дополни схему</w:t>
      </w:r>
      <w:r>
        <w:rPr>
          <w:rFonts w:ascii="Times New Roman" w:hAnsi="Times New Roman"/>
          <w:b/>
          <w:sz w:val="24"/>
          <w:szCs w:val="24"/>
        </w:rPr>
        <w:t>. Допиши признаки живых существ.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848AC" w:rsidRPr="006F5B02" w:rsidRDefault="00F848AC" w:rsidP="00FD6E62">
      <w:pPr>
        <w:tabs>
          <w:tab w:val="left" w:pos="793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ru-RU"/>
        </w:rPr>
        <w:pict>
          <v:shape id="_x0000_s1045" type="#_x0000_t32" style="position:absolute;margin-left:342.75pt;margin-top:.3pt;width:50.25pt;height:12.75pt;flip:y;z-index:251654144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46" type="#_x0000_t32" style="position:absolute;margin-left:114pt;margin-top:.3pt;width:61.5pt;height:12.75pt;flip:x y;z-index:251653120" o:connectortype="straight">
            <v:stroke endarrow="block"/>
          </v:shape>
        </w:pict>
      </w:r>
      <w:r>
        <w:rPr>
          <w:rFonts w:ascii="Times New Roman" w:hAnsi="Times New Roman"/>
          <w:b/>
          <w:sz w:val="24"/>
          <w:szCs w:val="24"/>
        </w:rPr>
        <w:t xml:space="preserve">___________________                    </w:t>
      </w:r>
      <w:r>
        <w:rPr>
          <w:rFonts w:ascii="Times New Roman" w:hAnsi="Times New Roman"/>
          <w:b/>
          <w:sz w:val="24"/>
          <w:szCs w:val="24"/>
        </w:rPr>
        <w:tab/>
      </w:r>
      <w:r w:rsidRPr="006F5B02">
        <w:rPr>
          <w:rFonts w:ascii="Times New Roman" w:hAnsi="Times New Roman"/>
          <w:b/>
          <w:sz w:val="24"/>
          <w:szCs w:val="24"/>
        </w:rPr>
        <w:t>________</w:t>
      </w:r>
      <w:r>
        <w:rPr>
          <w:rFonts w:ascii="Times New Roman" w:hAnsi="Times New Roman"/>
          <w:b/>
          <w:sz w:val="24"/>
          <w:szCs w:val="24"/>
        </w:rPr>
        <w:t>____</w:t>
      </w:r>
      <w:r w:rsidRPr="006F5B02">
        <w:rPr>
          <w:rFonts w:ascii="Times New Roman" w:hAnsi="Times New Roman"/>
          <w:b/>
          <w:sz w:val="24"/>
          <w:szCs w:val="24"/>
        </w:rPr>
        <w:t>_</w:t>
      </w:r>
      <w:r>
        <w:rPr>
          <w:rFonts w:ascii="Times New Roman" w:hAnsi="Times New Roman"/>
          <w:b/>
          <w:sz w:val="24"/>
          <w:szCs w:val="24"/>
        </w:rPr>
        <w:t>___</w:t>
      </w:r>
    </w:p>
    <w:p w:rsidR="00F848AC" w:rsidRPr="006F5B02" w:rsidRDefault="00F848AC" w:rsidP="00FD6E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ru-RU"/>
        </w:rPr>
        <w:pict>
          <v:shape id="_x0000_s1047" type="#_x0000_t32" style="position:absolute;left:0;text-align:left;margin-left:342.75pt;margin-top:12pt;width:50.25pt;height:16.5pt;z-index:251652096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48" type="#_x0000_t32" style="position:absolute;left:0;text-align:left;margin-left:122.25pt;margin-top:12pt;width:53.25pt;height:16.5pt;flip:x;z-index:251651072" o:connectortype="straight">
            <v:stroke endarrow="block"/>
          </v:shape>
        </w:pict>
      </w:r>
      <w:r w:rsidRPr="006F5B02">
        <w:rPr>
          <w:rFonts w:ascii="Times New Roman" w:hAnsi="Times New Roman"/>
          <w:b/>
          <w:sz w:val="24"/>
          <w:szCs w:val="24"/>
        </w:rPr>
        <w:t>Животное – живое существо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ru-RU"/>
        </w:rPr>
        <w:pict>
          <v:shape id="_x0000_s1049" type="#_x0000_t32" style="position:absolute;margin-left:252pt;margin-top:1.95pt;width:0;height:27.95pt;z-index:251655168" o:connectortype="straight">
            <v:stroke endarrow="block"/>
          </v:shape>
        </w:pict>
      </w:r>
    </w:p>
    <w:p w:rsidR="00F848AC" w:rsidRPr="006F5B02" w:rsidRDefault="00F848AC" w:rsidP="00FD6E62">
      <w:pPr>
        <w:tabs>
          <w:tab w:val="left" w:pos="750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развивается</w:t>
      </w:r>
      <w:r w:rsidRPr="006F5B02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       ________________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F848AC" w:rsidRPr="006F5B02" w:rsidRDefault="00F848AC" w:rsidP="00FD6E62">
      <w:pPr>
        <w:tabs>
          <w:tab w:val="left" w:pos="415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</w:t>
      </w:r>
      <w:r w:rsidRPr="006F5B02">
        <w:rPr>
          <w:rFonts w:ascii="Times New Roman" w:hAnsi="Times New Roman"/>
          <w:b/>
          <w:sz w:val="24"/>
          <w:szCs w:val="24"/>
        </w:rPr>
        <w:t xml:space="preserve">передвигается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F5B02">
        <w:rPr>
          <w:rFonts w:ascii="Times New Roman" w:hAnsi="Times New Roman"/>
          <w:b/>
          <w:sz w:val="24"/>
          <w:szCs w:val="24"/>
        </w:rPr>
        <w:t xml:space="preserve">11. Подчеркни «лишнее» слово. 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 xml:space="preserve">Заяц,  </w:t>
      </w:r>
      <w:r>
        <w:rPr>
          <w:rFonts w:ascii="Times New Roman" w:hAnsi="Times New Roman"/>
          <w:sz w:val="24"/>
          <w:szCs w:val="24"/>
        </w:rPr>
        <w:t>бабочка</w:t>
      </w:r>
      <w:r w:rsidRPr="006F5B0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кузнечик, шмель. 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Щука</w:t>
      </w:r>
      <w:r w:rsidRPr="006F5B02">
        <w:rPr>
          <w:rFonts w:ascii="Times New Roman" w:hAnsi="Times New Roman"/>
          <w:sz w:val="24"/>
          <w:szCs w:val="24"/>
        </w:rPr>
        <w:t>, стрекоза, оку</w:t>
      </w:r>
      <w:r>
        <w:rPr>
          <w:rFonts w:ascii="Times New Roman" w:hAnsi="Times New Roman"/>
          <w:sz w:val="24"/>
          <w:szCs w:val="24"/>
        </w:rPr>
        <w:t xml:space="preserve">нь, сом.   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Синица</w:t>
      </w:r>
      <w:r w:rsidRPr="006F5B0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лягушка</w:t>
      </w:r>
      <w:r w:rsidRPr="006F5B02">
        <w:rPr>
          <w:rFonts w:ascii="Times New Roman" w:hAnsi="Times New Roman"/>
          <w:sz w:val="24"/>
          <w:szCs w:val="24"/>
        </w:rPr>
        <w:t xml:space="preserve">, воробей, </w:t>
      </w:r>
      <w:r>
        <w:rPr>
          <w:rFonts w:ascii="Times New Roman" w:hAnsi="Times New Roman"/>
          <w:sz w:val="24"/>
          <w:szCs w:val="24"/>
        </w:rPr>
        <w:t xml:space="preserve">ласточка. 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Лиса</w:t>
      </w:r>
      <w:r w:rsidRPr="006F5B02">
        <w:rPr>
          <w:rFonts w:ascii="Times New Roman" w:hAnsi="Times New Roman"/>
          <w:sz w:val="24"/>
          <w:szCs w:val="24"/>
        </w:rPr>
        <w:t>, божья коровка,</w:t>
      </w:r>
      <w:r>
        <w:rPr>
          <w:rFonts w:ascii="Times New Roman" w:hAnsi="Times New Roman"/>
          <w:sz w:val="24"/>
          <w:szCs w:val="24"/>
        </w:rPr>
        <w:t xml:space="preserve"> волк, медведь. 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F5B02">
        <w:rPr>
          <w:rFonts w:ascii="Times New Roman" w:hAnsi="Times New Roman"/>
          <w:b/>
          <w:sz w:val="24"/>
          <w:szCs w:val="24"/>
        </w:rPr>
        <w:t xml:space="preserve">12. Отметьте </w:t>
      </w:r>
      <w:r>
        <w:rPr>
          <w:rFonts w:ascii="Times New Roman" w:hAnsi="Times New Roman"/>
          <w:b/>
          <w:sz w:val="24"/>
          <w:szCs w:val="24"/>
        </w:rPr>
        <w:t>не</w:t>
      </w:r>
      <w:r w:rsidRPr="006F5B02">
        <w:rPr>
          <w:rFonts w:ascii="Times New Roman" w:hAnsi="Times New Roman"/>
          <w:b/>
          <w:sz w:val="24"/>
          <w:szCs w:val="24"/>
        </w:rPr>
        <w:t>съедобные грибы: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 xml:space="preserve">А) сыроежка, </w:t>
      </w:r>
      <w:r>
        <w:rPr>
          <w:rFonts w:ascii="Times New Roman" w:hAnsi="Times New Roman"/>
          <w:sz w:val="24"/>
          <w:szCs w:val="24"/>
        </w:rPr>
        <w:t>лисичка</w:t>
      </w:r>
      <w:r w:rsidRPr="006F5B02">
        <w:rPr>
          <w:rFonts w:ascii="Times New Roman" w:hAnsi="Times New Roman"/>
          <w:sz w:val="24"/>
          <w:szCs w:val="24"/>
        </w:rPr>
        <w:t>, опята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 xml:space="preserve">Б) ложные опята, </w:t>
      </w:r>
      <w:r>
        <w:rPr>
          <w:rFonts w:ascii="Times New Roman" w:hAnsi="Times New Roman"/>
          <w:sz w:val="24"/>
          <w:szCs w:val="24"/>
        </w:rPr>
        <w:t>бледная поганка</w:t>
      </w:r>
      <w:r w:rsidRPr="006F5B0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мухомор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 xml:space="preserve">В) </w:t>
      </w:r>
      <w:r>
        <w:rPr>
          <w:rFonts w:ascii="Times New Roman" w:hAnsi="Times New Roman"/>
          <w:sz w:val="24"/>
          <w:szCs w:val="24"/>
        </w:rPr>
        <w:t>маслята</w:t>
      </w:r>
      <w:r w:rsidRPr="006F5B02">
        <w:rPr>
          <w:rFonts w:ascii="Times New Roman" w:hAnsi="Times New Roman"/>
          <w:sz w:val="24"/>
          <w:szCs w:val="24"/>
        </w:rPr>
        <w:t xml:space="preserve">, опята, </w:t>
      </w:r>
      <w:r>
        <w:rPr>
          <w:rFonts w:ascii="Times New Roman" w:hAnsi="Times New Roman"/>
          <w:sz w:val="24"/>
          <w:szCs w:val="24"/>
        </w:rPr>
        <w:t>мухомор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F5B02">
        <w:rPr>
          <w:rFonts w:ascii="Times New Roman" w:hAnsi="Times New Roman"/>
          <w:b/>
          <w:sz w:val="24"/>
          <w:szCs w:val="24"/>
        </w:rPr>
        <w:t>13. Какие ярусы леса ты знаешь?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 xml:space="preserve">А) деревья, кустарники, травы 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Б) ) грибы, ягоды, мхи.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) </w:t>
      </w:r>
      <w:r w:rsidRPr="005706CB">
        <w:rPr>
          <w:rFonts w:ascii="Times New Roman" w:hAnsi="Times New Roman"/>
          <w:sz w:val="24"/>
          <w:szCs w:val="24"/>
        </w:rPr>
        <w:t xml:space="preserve"> </w:t>
      </w:r>
      <w:r w:rsidRPr="006F5B02">
        <w:rPr>
          <w:rFonts w:ascii="Times New Roman" w:hAnsi="Times New Roman"/>
          <w:sz w:val="24"/>
          <w:szCs w:val="24"/>
        </w:rPr>
        <w:t>кустарники, мхи, травы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F5B02">
        <w:rPr>
          <w:rFonts w:ascii="Times New Roman" w:hAnsi="Times New Roman"/>
          <w:b/>
          <w:sz w:val="24"/>
          <w:szCs w:val="24"/>
        </w:rPr>
        <w:t>14. Закончи предложение, отметив верный ответ.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F5B02">
        <w:rPr>
          <w:rFonts w:ascii="Times New Roman" w:hAnsi="Times New Roman"/>
          <w:b/>
          <w:sz w:val="24"/>
          <w:szCs w:val="24"/>
        </w:rPr>
        <w:t xml:space="preserve">Санитаром леса является … 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А) кукушка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Б) дятел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 xml:space="preserve">В) тетерев 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848AC" w:rsidRDefault="00F848AC" w:rsidP="00FD6E6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F5B02">
        <w:rPr>
          <w:rFonts w:ascii="Times New Roman" w:hAnsi="Times New Roman"/>
          <w:b/>
          <w:sz w:val="24"/>
          <w:szCs w:val="24"/>
        </w:rPr>
        <w:t>15. * Определи дерево по описанию.</w:t>
      </w:r>
      <w:r>
        <w:rPr>
          <w:rFonts w:ascii="Times New Roman" w:hAnsi="Times New Roman"/>
          <w:b/>
          <w:sz w:val="24"/>
          <w:szCs w:val="24"/>
        </w:rPr>
        <w:t xml:space="preserve"> Напиши название дерева.</w:t>
      </w:r>
    </w:p>
    <w:p w:rsidR="00F848AC" w:rsidRPr="00291000" w:rsidRDefault="00F848AC" w:rsidP="00FD6E6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 xml:space="preserve"> Прекрасное витаминное дерево. Точно высокие свечи возвышаются эти деревья над головой. Смолистые вещества этого дерева убивают микробы. В таких лесах много грибов и ягод.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____________________________________________________________________________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F5B02">
        <w:rPr>
          <w:rFonts w:ascii="Times New Roman" w:hAnsi="Times New Roman"/>
          <w:b/>
          <w:sz w:val="24"/>
          <w:szCs w:val="24"/>
        </w:rPr>
        <w:t>16.* Заполни таблицу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357"/>
        <w:gridCol w:w="3358"/>
        <w:gridCol w:w="3411"/>
      </w:tblGrid>
      <w:tr w:rsidR="00F848AC" w:rsidRPr="00A64194" w:rsidTr="00833531">
        <w:tc>
          <w:tcPr>
            <w:tcW w:w="3357" w:type="dxa"/>
          </w:tcPr>
          <w:p w:rsidR="00F848AC" w:rsidRPr="00A64194" w:rsidRDefault="00F848AC" w:rsidP="008335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64194">
              <w:rPr>
                <w:rFonts w:ascii="Times New Roman" w:hAnsi="Times New Roman"/>
                <w:b/>
                <w:sz w:val="24"/>
                <w:szCs w:val="24"/>
              </w:rPr>
              <w:t>Обитатели озёр и рек</w:t>
            </w:r>
          </w:p>
        </w:tc>
        <w:tc>
          <w:tcPr>
            <w:tcW w:w="3358" w:type="dxa"/>
          </w:tcPr>
          <w:p w:rsidR="00F848AC" w:rsidRPr="00A64194" w:rsidRDefault="00F848AC" w:rsidP="008335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64194">
              <w:rPr>
                <w:rFonts w:ascii="Times New Roman" w:hAnsi="Times New Roman"/>
                <w:b/>
                <w:sz w:val="24"/>
                <w:szCs w:val="24"/>
              </w:rPr>
              <w:t>Обитатели морей</w:t>
            </w:r>
          </w:p>
        </w:tc>
        <w:tc>
          <w:tcPr>
            <w:tcW w:w="3411" w:type="dxa"/>
          </w:tcPr>
          <w:p w:rsidR="00F848AC" w:rsidRPr="00A64194" w:rsidRDefault="00F848AC" w:rsidP="008335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64194">
              <w:rPr>
                <w:rFonts w:ascii="Times New Roman" w:hAnsi="Times New Roman"/>
                <w:b/>
                <w:sz w:val="24"/>
                <w:szCs w:val="24"/>
              </w:rPr>
              <w:t xml:space="preserve">Млекопитающие </w:t>
            </w:r>
          </w:p>
        </w:tc>
      </w:tr>
      <w:tr w:rsidR="00F848AC" w:rsidRPr="00A64194" w:rsidTr="00833531">
        <w:tc>
          <w:tcPr>
            <w:tcW w:w="3357" w:type="dxa"/>
          </w:tcPr>
          <w:p w:rsidR="00F848AC" w:rsidRPr="00A64194" w:rsidRDefault="00F848AC" w:rsidP="008335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58" w:type="dxa"/>
          </w:tcPr>
          <w:p w:rsidR="00F848AC" w:rsidRPr="00A64194" w:rsidRDefault="00F848AC" w:rsidP="008335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11" w:type="dxa"/>
          </w:tcPr>
          <w:p w:rsidR="00F848AC" w:rsidRPr="00A64194" w:rsidRDefault="00F848AC" w:rsidP="008335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848AC" w:rsidRPr="00A64194" w:rsidTr="00833531">
        <w:tc>
          <w:tcPr>
            <w:tcW w:w="3357" w:type="dxa"/>
          </w:tcPr>
          <w:p w:rsidR="00F848AC" w:rsidRPr="00A64194" w:rsidRDefault="00F848AC" w:rsidP="008335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58" w:type="dxa"/>
          </w:tcPr>
          <w:p w:rsidR="00F848AC" w:rsidRPr="00A64194" w:rsidRDefault="00F848AC" w:rsidP="008335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11" w:type="dxa"/>
          </w:tcPr>
          <w:p w:rsidR="00F848AC" w:rsidRPr="00A64194" w:rsidRDefault="00F848AC" w:rsidP="008335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848AC" w:rsidRPr="00A64194" w:rsidTr="00833531">
        <w:tc>
          <w:tcPr>
            <w:tcW w:w="3357" w:type="dxa"/>
          </w:tcPr>
          <w:p w:rsidR="00F848AC" w:rsidRPr="00A64194" w:rsidRDefault="00F848AC" w:rsidP="008335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58" w:type="dxa"/>
          </w:tcPr>
          <w:p w:rsidR="00F848AC" w:rsidRPr="00A64194" w:rsidRDefault="00F848AC" w:rsidP="008335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11" w:type="dxa"/>
          </w:tcPr>
          <w:p w:rsidR="00F848AC" w:rsidRPr="00A64194" w:rsidRDefault="00F848AC" w:rsidP="008335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848AC" w:rsidRPr="00A64194" w:rsidTr="00833531">
        <w:tc>
          <w:tcPr>
            <w:tcW w:w="3357" w:type="dxa"/>
          </w:tcPr>
          <w:p w:rsidR="00F848AC" w:rsidRPr="00A64194" w:rsidRDefault="00F848AC" w:rsidP="008335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58" w:type="dxa"/>
          </w:tcPr>
          <w:p w:rsidR="00F848AC" w:rsidRPr="00A64194" w:rsidRDefault="00F848AC" w:rsidP="008335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11" w:type="dxa"/>
          </w:tcPr>
          <w:p w:rsidR="00F848AC" w:rsidRPr="00A64194" w:rsidRDefault="00F848AC" w:rsidP="008335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F848AC" w:rsidRPr="00567861" w:rsidRDefault="00F848AC" w:rsidP="00FD6E6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67861">
        <w:rPr>
          <w:rFonts w:ascii="Times New Roman" w:hAnsi="Times New Roman"/>
          <w:sz w:val="28"/>
          <w:szCs w:val="28"/>
        </w:rPr>
        <w:t>Дельфин, окунь,  щука, кальмар,  карась,  скумбрия, кит .</w:t>
      </w:r>
    </w:p>
    <w:p w:rsidR="00F848AC" w:rsidRPr="006F5B02" w:rsidRDefault="00F848AC" w:rsidP="00FD6E6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848AC" w:rsidRDefault="00F848AC" w:rsidP="00FD6E62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F848AC" w:rsidRPr="006F5B02" w:rsidRDefault="00F848AC" w:rsidP="00FD6E62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6F5B02">
        <w:rPr>
          <w:rFonts w:ascii="Times New Roman" w:hAnsi="Times New Roman"/>
          <w:b/>
          <w:sz w:val="24"/>
          <w:szCs w:val="24"/>
        </w:rPr>
        <w:t>17.* Запиши ответы на вопросы.</w:t>
      </w:r>
    </w:p>
    <w:p w:rsidR="00F848AC" w:rsidRPr="006F5B02" w:rsidRDefault="00F848AC" w:rsidP="00FD6E62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1) Как называется начало реки? _____________________________________</w:t>
      </w:r>
    </w:p>
    <w:p w:rsidR="00F848AC" w:rsidRPr="006F5B02" w:rsidRDefault="00F848AC" w:rsidP="00FD6E62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2) Как называется место, где река впадает в море, озеро или дру</w:t>
      </w:r>
      <w:r>
        <w:rPr>
          <w:rFonts w:ascii="Times New Roman" w:hAnsi="Times New Roman"/>
          <w:sz w:val="24"/>
          <w:szCs w:val="24"/>
        </w:rPr>
        <w:t>гую реку? __________________</w:t>
      </w:r>
    </w:p>
    <w:p w:rsidR="00F848AC" w:rsidRPr="00720066" w:rsidRDefault="00F848AC" w:rsidP="00FD6E62">
      <w:pPr>
        <w:spacing w:after="0" w:line="360" w:lineRule="auto"/>
      </w:pPr>
      <w:r w:rsidRPr="006F5B02">
        <w:rPr>
          <w:rFonts w:ascii="Times New Roman" w:hAnsi="Times New Roman"/>
          <w:sz w:val="24"/>
          <w:szCs w:val="24"/>
        </w:rPr>
        <w:t>3) Как называется углубление между берегами, по которым течёт вода?_____________________</w:t>
      </w:r>
    </w:p>
    <w:p w:rsidR="00F848AC" w:rsidRDefault="00F848AC" w:rsidP="00FD6E62"/>
    <w:p w:rsidR="00F848AC" w:rsidRPr="006F5B02" w:rsidRDefault="00F848AC" w:rsidP="0029100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848AC" w:rsidRPr="000D6D00" w:rsidRDefault="00F848AC" w:rsidP="007807D2">
      <w:pPr>
        <w:spacing w:after="0" w:line="20" w:lineRule="atLeast"/>
        <w:rPr>
          <w:rFonts w:ascii="Times New Roman" w:hAnsi="Times New Roman"/>
          <w:sz w:val="24"/>
          <w:szCs w:val="24"/>
          <w:lang w:eastAsia="ru-RU"/>
        </w:rPr>
      </w:pPr>
    </w:p>
    <w:sectPr w:rsidR="00F848AC" w:rsidRPr="000D6D00" w:rsidSect="006F5B02">
      <w:pgSz w:w="11906" w:h="16838"/>
      <w:pgMar w:top="720" w:right="720" w:bottom="72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9082D"/>
    <w:multiLevelType w:val="hybridMultilevel"/>
    <w:tmpl w:val="CE0E90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9EF4B68"/>
    <w:multiLevelType w:val="multilevel"/>
    <w:tmpl w:val="4768F8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4443720"/>
    <w:multiLevelType w:val="hybridMultilevel"/>
    <w:tmpl w:val="CE0E90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9685C13"/>
    <w:multiLevelType w:val="multilevel"/>
    <w:tmpl w:val="5478F3D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F7B3D5A"/>
    <w:multiLevelType w:val="multilevel"/>
    <w:tmpl w:val="CD6E6BC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315B3D39"/>
    <w:multiLevelType w:val="multilevel"/>
    <w:tmpl w:val="FE2EB89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384200C8"/>
    <w:multiLevelType w:val="multilevel"/>
    <w:tmpl w:val="5478F3D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2E91FC9"/>
    <w:multiLevelType w:val="multilevel"/>
    <w:tmpl w:val="2294DC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447E5321"/>
    <w:multiLevelType w:val="multilevel"/>
    <w:tmpl w:val="FE2EB89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4E141B7C"/>
    <w:multiLevelType w:val="multilevel"/>
    <w:tmpl w:val="FE2EB89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07D0CEE"/>
    <w:multiLevelType w:val="multilevel"/>
    <w:tmpl w:val="53C07978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cs="Times New Roman" w:hint="default"/>
        <w:b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1">
    <w:nsid w:val="56426084"/>
    <w:multiLevelType w:val="multilevel"/>
    <w:tmpl w:val="2294DC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5C7F4F1B"/>
    <w:multiLevelType w:val="multilevel"/>
    <w:tmpl w:val="1A3CD390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5D0269C6"/>
    <w:multiLevelType w:val="multilevel"/>
    <w:tmpl w:val="3F480CC2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67113431"/>
    <w:multiLevelType w:val="multilevel"/>
    <w:tmpl w:val="CD6E6BC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783B33C0"/>
    <w:multiLevelType w:val="hybridMultilevel"/>
    <w:tmpl w:val="3B3E47F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786B6157"/>
    <w:multiLevelType w:val="multilevel"/>
    <w:tmpl w:val="876E21A6"/>
    <w:lvl w:ilvl="0">
      <w:start w:val="1"/>
      <w:numFmt w:val="decimal"/>
      <w:lvlText w:val="%1."/>
      <w:lvlJc w:val="left"/>
      <w:pPr>
        <w:ind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800"/>
      </w:pPr>
      <w:rPr>
        <w:rFonts w:cs="Times New Roman" w:hint="default"/>
      </w:rPr>
    </w:lvl>
  </w:abstractNum>
  <w:abstractNum w:abstractNumId="17">
    <w:nsid w:val="7E487454"/>
    <w:multiLevelType w:val="multilevel"/>
    <w:tmpl w:val="5478F3D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5"/>
  </w:num>
  <w:num w:numId="5">
    <w:abstractNumId w:val="6"/>
  </w:num>
  <w:num w:numId="6">
    <w:abstractNumId w:val="13"/>
  </w:num>
  <w:num w:numId="7">
    <w:abstractNumId w:val="12"/>
  </w:num>
  <w:num w:numId="8">
    <w:abstractNumId w:val="16"/>
  </w:num>
  <w:num w:numId="9">
    <w:abstractNumId w:val="15"/>
  </w:num>
  <w:num w:numId="10">
    <w:abstractNumId w:val="10"/>
  </w:num>
  <w:num w:numId="11">
    <w:abstractNumId w:val="0"/>
  </w:num>
  <w:num w:numId="12">
    <w:abstractNumId w:val="2"/>
  </w:num>
  <w:num w:numId="13">
    <w:abstractNumId w:val="11"/>
  </w:num>
  <w:num w:numId="14">
    <w:abstractNumId w:val="14"/>
  </w:num>
  <w:num w:numId="15">
    <w:abstractNumId w:val="8"/>
  </w:num>
  <w:num w:numId="16">
    <w:abstractNumId w:val="9"/>
  </w:num>
  <w:num w:numId="17">
    <w:abstractNumId w:val="3"/>
  </w:num>
  <w:num w:numId="1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5FC9"/>
    <w:rsid w:val="00033415"/>
    <w:rsid w:val="00043F35"/>
    <w:rsid w:val="00050541"/>
    <w:rsid w:val="00083074"/>
    <w:rsid w:val="00084854"/>
    <w:rsid w:val="000A7F6A"/>
    <w:rsid w:val="000C2A52"/>
    <w:rsid w:val="000D6D00"/>
    <w:rsid w:val="001B2392"/>
    <w:rsid w:val="001B4235"/>
    <w:rsid w:val="001D34D8"/>
    <w:rsid w:val="00212D6E"/>
    <w:rsid w:val="00291000"/>
    <w:rsid w:val="002B0069"/>
    <w:rsid w:val="002C08E0"/>
    <w:rsid w:val="003F404A"/>
    <w:rsid w:val="00402A21"/>
    <w:rsid w:val="004172C3"/>
    <w:rsid w:val="00434C83"/>
    <w:rsid w:val="00461142"/>
    <w:rsid w:val="00495C29"/>
    <w:rsid w:val="004C4E0F"/>
    <w:rsid w:val="004D072B"/>
    <w:rsid w:val="005249E9"/>
    <w:rsid w:val="00567861"/>
    <w:rsid w:val="005706CB"/>
    <w:rsid w:val="005D515E"/>
    <w:rsid w:val="0060475B"/>
    <w:rsid w:val="006543BB"/>
    <w:rsid w:val="00661536"/>
    <w:rsid w:val="00681C84"/>
    <w:rsid w:val="00682FCD"/>
    <w:rsid w:val="006A5B77"/>
    <w:rsid w:val="006E5FC9"/>
    <w:rsid w:val="006F5B02"/>
    <w:rsid w:val="00720066"/>
    <w:rsid w:val="00742405"/>
    <w:rsid w:val="007807D2"/>
    <w:rsid w:val="00787196"/>
    <w:rsid w:val="00805657"/>
    <w:rsid w:val="00833531"/>
    <w:rsid w:val="00894CB4"/>
    <w:rsid w:val="008C3332"/>
    <w:rsid w:val="008D19CC"/>
    <w:rsid w:val="008F4D60"/>
    <w:rsid w:val="009320EB"/>
    <w:rsid w:val="00957407"/>
    <w:rsid w:val="00A34920"/>
    <w:rsid w:val="00A64194"/>
    <w:rsid w:val="00A66E29"/>
    <w:rsid w:val="00A758AA"/>
    <w:rsid w:val="00A94EF3"/>
    <w:rsid w:val="00A950C6"/>
    <w:rsid w:val="00AD63B6"/>
    <w:rsid w:val="00B065C3"/>
    <w:rsid w:val="00C31BFC"/>
    <w:rsid w:val="00CC3FC9"/>
    <w:rsid w:val="00CD74D4"/>
    <w:rsid w:val="00CF1F18"/>
    <w:rsid w:val="00D73327"/>
    <w:rsid w:val="00D74D51"/>
    <w:rsid w:val="00DC0E88"/>
    <w:rsid w:val="00DF3582"/>
    <w:rsid w:val="00E176E3"/>
    <w:rsid w:val="00E3394A"/>
    <w:rsid w:val="00E952D1"/>
    <w:rsid w:val="00EB27B7"/>
    <w:rsid w:val="00ED2BDB"/>
    <w:rsid w:val="00F2460C"/>
    <w:rsid w:val="00F66803"/>
    <w:rsid w:val="00F83947"/>
    <w:rsid w:val="00F83CFA"/>
    <w:rsid w:val="00F848AC"/>
    <w:rsid w:val="00FB4106"/>
    <w:rsid w:val="00FD6E62"/>
    <w:rsid w:val="00FE66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4C8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6E5F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-centr">
    <w:name w:val="a-centr"/>
    <w:basedOn w:val="DefaultParagraphFont"/>
    <w:uiPriority w:val="99"/>
    <w:rsid w:val="006E5FC9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6E5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E5FC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A3492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uiPriority w:val="99"/>
    <w:rsid w:val="00742405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742405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7424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205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0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205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238</TotalTime>
  <Pages>7</Pages>
  <Words>986</Words>
  <Characters>5621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начальная школа</cp:lastModifiedBy>
  <cp:revision>13</cp:revision>
  <cp:lastPrinted>2016-01-09T11:12:00Z</cp:lastPrinted>
  <dcterms:created xsi:type="dcterms:W3CDTF">2016-02-17T04:00:00Z</dcterms:created>
  <dcterms:modified xsi:type="dcterms:W3CDTF">2021-02-28T22:57:00Z</dcterms:modified>
</cp:coreProperties>
</file>